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A2847" w14:textId="77777777" w:rsidR="00081C13" w:rsidRPr="00457DD6" w:rsidRDefault="00081C13" w:rsidP="00081C13">
      <w:pPr>
        <w:jc w:val="center"/>
      </w:pPr>
      <w:r w:rsidRPr="00457DD6">
        <w:rPr>
          <w:noProof/>
        </w:rPr>
        <w:drawing>
          <wp:inline distT="0" distB="0" distL="0" distR="0" wp14:anchorId="09456808" wp14:editId="46B4B4D3">
            <wp:extent cx="5962650" cy="657225"/>
            <wp:effectExtent l="0" t="0" r="0" b="9525"/>
            <wp:docPr id="105822531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81909" w14:textId="77777777" w:rsidR="00081C13" w:rsidRPr="00C30959" w:rsidRDefault="00081C13" w:rsidP="00081C13">
      <w:pPr>
        <w:suppressAutoHyphens/>
        <w:jc w:val="center"/>
        <w:rPr>
          <w:rFonts w:asciiTheme="minorHAnsi" w:hAnsiTheme="minorHAnsi" w:cstheme="minorHAnsi"/>
          <w:sz w:val="18"/>
          <w:szCs w:val="18"/>
        </w:rPr>
      </w:pPr>
      <w:r w:rsidRPr="00C30959">
        <w:rPr>
          <w:rFonts w:asciiTheme="minorHAnsi" w:hAnsiTheme="minorHAnsi" w:cstheme="minorHAnsi"/>
          <w:sz w:val="18"/>
          <w:szCs w:val="18"/>
        </w:rPr>
        <w:t>Umowa o dofinansowanie nr FELD.02.02-IZ.00-0006/25 z dnia 31.10.2025 roku dla projektu „</w:t>
      </w:r>
      <w:r w:rsidRPr="00C30959">
        <w:rPr>
          <w:rFonts w:asciiTheme="minorHAnsi" w:hAnsiTheme="minorHAnsi" w:cstheme="minorHAnsi"/>
          <w:i/>
          <w:iCs/>
          <w:sz w:val="18"/>
          <w:szCs w:val="18"/>
        </w:rPr>
        <w:t>Przedsięwzięcie Termomodernizacyjne Wielorodzinnych Komunalnych Budynków Mieszkaniowych – Wyszyńskiego 4</w:t>
      </w:r>
      <w:r w:rsidRPr="00C30959">
        <w:rPr>
          <w:rFonts w:asciiTheme="minorHAnsi" w:hAnsiTheme="minorHAnsi" w:cstheme="minorHAnsi"/>
          <w:sz w:val="18"/>
          <w:szCs w:val="18"/>
        </w:rPr>
        <w:t>” w ramach Priorytetu FELD.02 Fundusze europejskie dla zielonego łódzkiego, Działania FELD.02.02 Efektywność energetyczna, programu regionalnego Fundusze Europejskie dla Łódzkiego 2021-2027</w:t>
      </w:r>
    </w:p>
    <w:p w14:paraId="5F11030D" w14:textId="77777777" w:rsidR="00081C13" w:rsidRDefault="00081C13"/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54CB3" w14:paraId="1660951C" w14:textId="77777777">
        <w:tc>
          <w:tcPr>
            <w:tcW w:w="5315" w:type="dxa"/>
          </w:tcPr>
          <w:p w14:paraId="14C9F6BA" w14:textId="44E31A77" w:rsidR="00454CB3" w:rsidRDefault="00454CB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ZGM.NZP.2422</w:t>
            </w:r>
            <w:r w:rsidR="008D23A6"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336F42"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9B5AC1"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336F42"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E4A24" w:rsidRPr="000E2873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157F53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5315" w:type="dxa"/>
          </w:tcPr>
          <w:p w14:paraId="230B09D9" w14:textId="77777777" w:rsidR="00454CB3" w:rsidRPr="00A86E76" w:rsidRDefault="00454CB3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50042F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7985A039" w14:textId="77777777" w:rsidR="00454CB3" w:rsidRDefault="00454CB3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454CB3">
              <w:rPr>
                <w:rFonts w:ascii="Calibri" w:hAnsi="Calibri" w:cs="Calibri"/>
                <w:i/>
                <w:iCs/>
                <w:sz w:val="20"/>
              </w:rPr>
              <w:t>wykaz posiadanego doświadczenia</w:t>
            </w:r>
          </w:p>
        </w:tc>
      </w:tr>
    </w:tbl>
    <w:p w14:paraId="124503F4" w14:textId="77777777" w:rsidR="00386B39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ermStart w:id="813303945" w:edGrp="everyone"/>
    <w:p w14:paraId="56E8B3C7" w14:textId="748D19DD" w:rsidR="00157F53" w:rsidRDefault="00157F53" w:rsidP="00157F53">
      <w:pPr>
        <w:tabs>
          <w:tab w:val="left" w:pos="5529"/>
        </w:tabs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34F309D64EF544D6A8FF3194011BD2B2"/>
          </w:placeholder>
          <w:showingPlcHdr/>
        </w:sdtPr>
        <w:sdtContent>
          <w:r>
            <w:rPr>
              <w:sz w:val="14"/>
              <w:szCs w:val="14"/>
            </w:rPr>
            <w:t>Nazwa (firma) lub Nazwisko</w:t>
          </w:r>
        </w:sdtContent>
      </w:sdt>
    </w:p>
    <w:permStart w:id="1338669199" w:edGrp="everyone"/>
    <w:permEnd w:id="813303945"/>
    <w:p w14:paraId="3845B54E" w14:textId="1C47B714" w:rsidR="00157F53" w:rsidRDefault="00157F53" w:rsidP="00157F53">
      <w:pPr>
        <w:tabs>
          <w:tab w:val="left" w:pos="6237"/>
        </w:tabs>
        <w:spacing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19B5CA0744B64551866186AD14331E14"/>
          </w:placeholder>
          <w:showingPlcHdr/>
        </w:sdtPr>
        <w:sdtContent>
          <w:r>
            <w:rPr>
              <w:sz w:val="14"/>
              <w:szCs w:val="14"/>
            </w:rPr>
            <w:t xml:space="preserve">imię oraz adres oferenta </w:t>
          </w:r>
        </w:sdtContent>
      </w:sdt>
      <w:permEnd w:id="1338669199"/>
      <w:r>
        <w:rPr>
          <w:szCs w:val="14"/>
        </w:rPr>
        <w:t>,</w:t>
      </w:r>
      <w:r>
        <w:rPr>
          <w:sz w:val="14"/>
          <w:szCs w:val="14"/>
        </w:rPr>
        <w:tab/>
      </w:r>
      <w:permStart w:id="1334786824" w:edGrp="everyone"/>
      <w:sdt>
        <w:sdtPr>
          <w:rPr>
            <w:sz w:val="16"/>
            <w:szCs w:val="14"/>
          </w:rPr>
          <w:id w:val="-1344085112"/>
          <w:placeholder>
            <w:docPart w:val="0481E8F836514167B1827B5E861B7542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1334786824"/>
      <w:r>
        <w:rPr>
          <w:szCs w:val="14"/>
        </w:rPr>
        <w:t>, dnia</w:t>
      </w:r>
      <w:permStart w:id="208166154" w:edGrp="everyone"/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BADBF3660F654CEAAB1F9ADB191CFFBC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208166154"/>
    </w:p>
    <w:permStart w:id="1695949414" w:edGrp="everyone"/>
    <w:p w14:paraId="65494D45" w14:textId="278F5FCC" w:rsidR="00157F53" w:rsidRDefault="00157F53" w:rsidP="00157F53">
      <w:pPr>
        <w:spacing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0D6A0858997F49C0A41F9F53B974C743"/>
          </w:placeholder>
          <w:showingPlcHdr/>
        </w:sdtPr>
        <w:sdtContent>
          <w:r>
            <w:rPr>
              <w:sz w:val="14"/>
              <w:szCs w:val="14"/>
            </w:rPr>
            <w:t>nr tel. / fax</w:t>
          </w:r>
        </w:sdtContent>
      </w:sdt>
      <w:r>
        <w:rPr>
          <w:sz w:val="14"/>
          <w:szCs w:val="14"/>
        </w:rPr>
        <w:t xml:space="preserve"> </w:t>
      </w:r>
    </w:p>
    <w:permEnd w:id="1695949414"/>
    <w:p w14:paraId="62DE05F1" w14:textId="77777777" w:rsidR="009B3562" w:rsidRPr="00ED50C1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0813792A" w14:textId="77777777" w:rsidR="009B3562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6E1BF514" w14:textId="77777777" w:rsidR="00F23F15" w:rsidRPr="00F23F15" w:rsidRDefault="00F23F15" w:rsidP="00F23F15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F23F15">
        <w:rPr>
          <w:rFonts w:ascii="Times New Roman" w:hAnsi="Times New Roman"/>
          <w:b/>
          <w:i/>
        </w:rPr>
        <w:t>Zakład Gospodarki Mieszkaniowej</w:t>
      </w:r>
    </w:p>
    <w:p w14:paraId="419602A4" w14:textId="77777777" w:rsidR="00F23F15" w:rsidRPr="00F23F15" w:rsidRDefault="00F23F15" w:rsidP="00F23F15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F23F15">
        <w:rPr>
          <w:rFonts w:ascii="Times New Roman" w:hAnsi="Times New Roman"/>
          <w:b/>
          <w:i/>
        </w:rPr>
        <w:t>95-200 Pabianice, ul. Warzywna 6</w:t>
      </w:r>
    </w:p>
    <w:p w14:paraId="32F02984" w14:textId="77777777" w:rsidR="009B3562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310613D3" w14:textId="77777777" w:rsidR="00FB46B0" w:rsidRDefault="00EF4725" w:rsidP="00291716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  <w:r w:rsidRPr="002B6F36">
        <w:rPr>
          <w:rFonts w:ascii="Times New Roman" w:hAnsi="Times New Roman"/>
          <w:sz w:val="22"/>
          <w:u w:val="single"/>
        </w:rPr>
        <w:t>dotyczy:</w:t>
      </w:r>
      <w:r w:rsidRPr="002B6F36">
        <w:rPr>
          <w:rFonts w:ascii="Times New Roman" w:hAnsi="Times New Roman"/>
          <w:sz w:val="22"/>
        </w:rPr>
        <w:t xml:space="preserve"> postępowania o udzielenie zamówienia publicznego pn. </w:t>
      </w:r>
    </w:p>
    <w:p w14:paraId="12C05BB6" w14:textId="2ACB4A4E" w:rsidR="00D50514" w:rsidRPr="00F979B8" w:rsidRDefault="00336F42" w:rsidP="00F979B8">
      <w:pPr>
        <w:pStyle w:val="Tekstpodstawowywcity3"/>
        <w:spacing w:before="120"/>
        <w:ind w:left="0" w:firstLine="1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336F42">
        <w:rPr>
          <w:rFonts w:asciiTheme="minorHAnsi" w:hAnsiTheme="minorHAnsi" w:cstheme="minorHAnsi"/>
          <w:b/>
          <w:sz w:val="36"/>
          <w:szCs w:val="36"/>
        </w:rPr>
        <w:t>„</w:t>
      </w:r>
      <w:r w:rsidR="00081C13" w:rsidRPr="00081C13">
        <w:rPr>
          <w:rFonts w:asciiTheme="minorHAnsi" w:hAnsiTheme="minorHAnsi" w:cstheme="minorHAnsi"/>
          <w:b/>
          <w:sz w:val="36"/>
          <w:szCs w:val="36"/>
        </w:rPr>
        <w:t>Przedsięwzięcie Termomodernizacyjne Wielorodzinnych Komunalnych Budynków Mieszkaniowych – Wyszyńskiego 4</w:t>
      </w:r>
      <w:r w:rsidR="002F2FBB" w:rsidRPr="00F979B8">
        <w:rPr>
          <w:rFonts w:asciiTheme="minorHAnsi" w:hAnsiTheme="minorHAnsi" w:cstheme="minorHAnsi"/>
          <w:b/>
          <w:sz w:val="36"/>
          <w:szCs w:val="36"/>
        </w:rPr>
        <w:t>”</w:t>
      </w:r>
      <w:r w:rsidR="00EB2FA8">
        <w:rPr>
          <w:rFonts w:asciiTheme="minorHAnsi" w:hAnsiTheme="minorHAnsi" w:cstheme="minorHAnsi"/>
          <w:b/>
          <w:sz w:val="36"/>
          <w:szCs w:val="36"/>
        </w:rPr>
        <w:t xml:space="preserve"> część t</w:t>
      </w:r>
      <w:r w:rsidR="00157F53">
        <w:rPr>
          <w:rFonts w:asciiTheme="minorHAnsi" w:hAnsiTheme="minorHAnsi" w:cstheme="minorHAnsi"/>
          <w:b/>
          <w:sz w:val="36"/>
          <w:szCs w:val="36"/>
        </w:rPr>
        <w:t>er</w:t>
      </w:r>
      <w:r w:rsidR="00EB2FA8">
        <w:rPr>
          <w:rFonts w:asciiTheme="minorHAnsi" w:hAnsiTheme="minorHAnsi" w:cstheme="minorHAnsi"/>
          <w:b/>
          <w:sz w:val="36"/>
          <w:szCs w:val="36"/>
        </w:rPr>
        <w:t>momodernizacyjna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02"/>
      </w:tblGrid>
      <w:tr w:rsidR="00454CB3" w14:paraId="7A29D604" w14:textId="77777777">
        <w:trPr>
          <w:trHeight w:val="435"/>
          <w:jc w:val="center"/>
        </w:trPr>
        <w:tc>
          <w:tcPr>
            <w:tcW w:w="10702" w:type="dxa"/>
            <w:shd w:val="pct25" w:color="auto" w:fill="auto"/>
            <w:vAlign w:val="center"/>
          </w:tcPr>
          <w:p w14:paraId="438C5872" w14:textId="77777777" w:rsidR="00454CB3" w:rsidRDefault="00454CB3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WYKAZ POSIADANEGO DOŚWIADCZENIA</w:t>
            </w:r>
          </w:p>
        </w:tc>
      </w:tr>
    </w:tbl>
    <w:p w14:paraId="62E21CA5" w14:textId="77777777" w:rsidR="00F15468" w:rsidRDefault="00F15468" w:rsidP="00F15468">
      <w:pPr>
        <w:autoSpaceDE w:val="0"/>
        <w:jc w:val="both"/>
        <w:rPr>
          <w:rFonts w:ascii="Times New Roman" w:eastAsia="Arial" w:hAnsi="Times New Roman"/>
          <w:szCs w:val="24"/>
        </w:rPr>
      </w:pPr>
    </w:p>
    <w:p w14:paraId="7C00AFE2" w14:textId="20CEC0F9" w:rsidR="00DB523D" w:rsidRDefault="00DB523D" w:rsidP="00DB523D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Wykaz wykonanych w okresie ostatnich </w:t>
      </w:r>
      <w:r w:rsidR="00081C13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 lat (a jeżeli okres prowadzenia działalności jest krótszy - </w:t>
      </w:r>
      <w:r w:rsidR="002B7B69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>w tym okresie)</w:t>
      </w:r>
      <w:r w:rsidR="000E2873">
        <w:rPr>
          <w:rFonts w:ascii="Times New Roman" w:hAnsi="Times New Roman"/>
          <w:szCs w:val="24"/>
        </w:rPr>
        <w:t xml:space="preserve"> rob</w:t>
      </w:r>
      <w:r w:rsidR="00865C3D">
        <w:rPr>
          <w:rFonts w:ascii="Times New Roman" w:hAnsi="Times New Roman"/>
          <w:szCs w:val="24"/>
        </w:rPr>
        <w:t>ót</w:t>
      </w:r>
      <w:r w:rsidR="000E2873">
        <w:rPr>
          <w:rFonts w:ascii="Times New Roman" w:hAnsi="Times New Roman"/>
          <w:szCs w:val="24"/>
        </w:rPr>
        <w:t xml:space="preserve"> budowlan</w:t>
      </w:r>
      <w:r w:rsidR="00865C3D">
        <w:rPr>
          <w:rFonts w:ascii="Times New Roman" w:hAnsi="Times New Roman"/>
          <w:szCs w:val="24"/>
        </w:rPr>
        <w:t>ych</w:t>
      </w:r>
      <w:r w:rsidR="000E2873">
        <w:rPr>
          <w:rFonts w:ascii="Times New Roman" w:hAnsi="Times New Roman"/>
          <w:szCs w:val="24"/>
        </w:rPr>
        <w:t xml:space="preserve"> polegając</w:t>
      </w:r>
      <w:r w:rsidR="00865C3D">
        <w:rPr>
          <w:rFonts w:ascii="Times New Roman" w:hAnsi="Times New Roman"/>
          <w:szCs w:val="24"/>
        </w:rPr>
        <w:t>ych</w:t>
      </w:r>
      <w:r w:rsidR="000E2873">
        <w:rPr>
          <w:rFonts w:ascii="Times New Roman" w:hAnsi="Times New Roman"/>
          <w:szCs w:val="24"/>
        </w:rPr>
        <w:t xml:space="preserve"> na termomodernizacji budynku z zastosowaniem metody termoizolacji cienkowarstwowej</w:t>
      </w:r>
      <w:r>
        <w:rPr>
          <w:rFonts w:ascii="Times New Roman" w:hAnsi="Times New Roman"/>
          <w:szCs w:val="24"/>
        </w:rPr>
        <w:t xml:space="preserve"> z podaniem ich wartości oraz daty i miejsca realizacji, (ze szczególnym uwzględnieniem wymaganego w SWZ doświadczenia) w celu potwierdzenia, że wykonawca posiada niezbędną wiedzę oraz doświadczenie do wykonania zamówienia.</w:t>
      </w:r>
    </w:p>
    <w:p w14:paraId="6FCA449C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10631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977"/>
        <w:gridCol w:w="1559"/>
        <w:gridCol w:w="1701"/>
        <w:gridCol w:w="1560"/>
        <w:gridCol w:w="2409"/>
      </w:tblGrid>
      <w:tr w:rsidR="002A0E43" w:rsidRPr="00E54D18" w14:paraId="0829F3EB" w14:textId="77777777" w:rsidTr="00AF6F0F">
        <w:trPr>
          <w:cantSplit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EE3CC1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9D684A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Nazwa zadania, miejsce wykonywania 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B6D738" w14:textId="77777777" w:rsidR="002A0E43" w:rsidRPr="00E450B5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Wartość brutto zadania [zł]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B4E3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Termin wykonania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584A1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Dane Zamawiającego</w:t>
            </w:r>
          </w:p>
          <w:p w14:paraId="11DDE1BE" w14:textId="77777777" w:rsidR="002A0E43" w:rsidRPr="00E54D18" w:rsidRDefault="002A0E43" w:rsidP="00AF6F0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(nazwa, adres, tel.)</w:t>
            </w:r>
          </w:p>
        </w:tc>
      </w:tr>
      <w:tr w:rsidR="002A0E43" w:rsidRPr="00E54D18" w14:paraId="527E8CFF" w14:textId="77777777" w:rsidTr="00AF6F0F">
        <w:trPr>
          <w:cantSplit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C7F3332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6DBE12D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C5A5748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3607D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rozpoczęcia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2974A7" w14:textId="77777777" w:rsidR="002A0E43" w:rsidRPr="00E54D18" w:rsidRDefault="002A0E43" w:rsidP="00AF6F0F">
            <w:pPr>
              <w:autoSpaceDE w:val="0"/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E54D18">
              <w:rPr>
                <w:rFonts w:ascii="Times New Roman" w:hAnsi="Times New Roman"/>
                <w:sz w:val="20"/>
              </w:rPr>
              <w:t>Data zakończenia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AF5" w14:textId="77777777" w:rsidR="002A0E43" w:rsidRPr="00E54D18" w:rsidRDefault="002A0E43" w:rsidP="00AF6F0F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permStart w:id="1103589011" w:edGrp="everyone" w:colFirst="0" w:colLast="0"/>
      <w:permStart w:id="376839967" w:edGrp="everyone" w:colFirst="1" w:colLast="1"/>
      <w:permStart w:id="1598967528" w:edGrp="everyone" w:colFirst="2" w:colLast="2"/>
      <w:permStart w:id="86576742" w:edGrp="everyone" w:colFirst="3" w:colLast="3"/>
      <w:permStart w:id="1252142324" w:edGrp="everyone" w:colFirst="4" w:colLast="4"/>
      <w:permStart w:id="1818519191" w:edGrp="everyone" w:colFirst="5" w:colLast="5"/>
      <w:tr w:rsidR="00157F53" w:rsidRPr="00E54D18" w14:paraId="0EEF9C31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1E20B3" w14:textId="4DA9B165" w:rsidR="00157F53" w:rsidRPr="00E54D18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1757703494"/>
                <w:placeholder>
                  <w:docPart w:val="6EA8AAA2EEE84632973F8007707F161E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173996673"/>
            <w:placeholder>
              <w:docPart w:val="4E5140D5484044CA834DA35B8B959827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2D9284D" w14:textId="77777777" w:rsidR="00157F53" w:rsidRPr="00E54D18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450542928"/>
            <w:placeholder>
              <w:docPart w:val="60C875217FD548B5879179A3FD673DE6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FEBF16E" w14:textId="77777777" w:rsidR="00157F53" w:rsidRPr="00E54D18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59068867"/>
            <w:placeholder>
              <w:docPart w:val="AB028589974A44D1AA663009A72C76E0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999F289" w14:textId="77777777" w:rsidR="00157F53" w:rsidRPr="00E54D18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037710732"/>
            <w:placeholder>
              <w:docPart w:val="53BBBFA0D466497A9567432C44FAE4CA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1FA48FD" w14:textId="77777777" w:rsidR="00157F53" w:rsidRPr="00E54D18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085211830"/>
            <w:placeholder>
              <w:docPart w:val="9F19ADEDA01B42D88224E0536D04CD48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9CED5DE" w14:textId="77777777" w:rsidR="00157F53" w:rsidRPr="00E54D18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0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157F53" w14:paraId="242A2ABA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47B5A1" w14:textId="77777777" w:rsidR="00157F53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1818873025"/>
                <w:placeholder>
                  <w:docPart w:val="76CCA18A73F84C5C8DA4A59BA9EF76EB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468020037"/>
            <w:placeholder>
              <w:docPart w:val="6470618E8AAB4E6B9856CB50E1919F15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F0FB34F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734992920"/>
            <w:placeholder>
              <w:docPart w:val="2393EC66BE00489083FA2913C0A750B4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85EC506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97537823"/>
            <w:placeholder>
              <w:docPart w:val="CD29006F203C43B197CDC10142455984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6B96399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38112826"/>
            <w:placeholder>
              <w:docPart w:val="645F5DC7E6B54C3DA5169DCA85C9A3E0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12EDE6A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495617649"/>
            <w:placeholder>
              <w:docPart w:val="5F26916D9440482DAFCDC22FC1242A7F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E176FD6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157F53" w14:paraId="47993907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5EE14" w14:textId="77777777" w:rsidR="00157F53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640263819"/>
                <w:placeholder>
                  <w:docPart w:val="290CC9C0BFD14675A9E97140B08B13B8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556903667"/>
            <w:placeholder>
              <w:docPart w:val="B06020D6BFB844E88F2F9D7C6072E54A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E7B13D6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7742617"/>
            <w:placeholder>
              <w:docPart w:val="87884477919A486AB80DE08F8597DD42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2B4D6C8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334539269"/>
            <w:placeholder>
              <w:docPart w:val="081D08AE77D94A3B969506D19D18922D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EA07405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174844931"/>
            <w:placeholder>
              <w:docPart w:val="DAC3A3E1E3FD40F8B544FDF81FC978B2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C8FDAF4" w14:textId="0621AA08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885075321"/>
            <w:placeholder>
              <w:docPart w:val="2F13D113DF394B2D8729BED2821F2E36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45CF9523" w14:textId="34485EB1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157F53" w14:paraId="79D6FD97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2DAF29" w14:textId="77777777" w:rsidR="00157F53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344781419"/>
                <w:placeholder>
                  <w:docPart w:val="E63A099F70BF4563B27ED2AA6C14F9E4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1021445549"/>
            <w:placeholder>
              <w:docPart w:val="449C929740154EA988C0EBACE06DED88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FA5AE21" w14:textId="281FBF88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712118140"/>
            <w:placeholder>
              <w:docPart w:val="01CB8277B3EC4A55989881D20EDAC941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21619F4" w14:textId="0EBE5ED5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79295654"/>
            <w:placeholder>
              <w:docPart w:val="7DBEAE3B431D48D59130091D5FF871CB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4EE8A0B" w14:textId="3D4029BC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05828098"/>
            <w:placeholder>
              <w:docPart w:val="00BCED779AC9474897685C7092E3D781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5E32B11E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375986170"/>
            <w:placeholder>
              <w:docPart w:val="ABD075F385EB4578B84B052C0739E254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59C1C608" w14:textId="0202AE2D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157F53" w14:paraId="4AC75B27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B7E25" w14:textId="77777777" w:rsidR="00157F53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-902208855"/>
                <w:placeholder>
                  <w:docPart w:val="CA31C93464814B58BEB7276752601320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28412313"/>
            <w:placeholder>
              <w:docPart w:val="F99EDB1CD3C0423AA159F36000D23BF7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4B327AF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2075644957"/>
            <w:placeholder>
              <w:docPart w:val="079B2434A57548069011137BE03A250B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48064109" w14:textId="349F1CAF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343464190"/>
            <w:placeholder>
              <w:docPart w:val="DA0D31CFBBD145BE8BDA1370E7B18899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2F9D5A8" w14:textId="07D2FDDF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823047326"/>
            <w:placeholder>
              <w:docPart w:val="8D8F405C9CF5467793E29B5876F0637F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35864A46" w14:textId="2415F8F9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1720018164"/>
            <w:placeholder>
              <w:docPart w:val="0B9796C5B9E247B9B5DBE9D570BD5D8B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BDC3AC4" w14:textId="28621581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tr w:rsidR="00157F53" w14:paraId="07E190F8" w14:textId="77777777" w:rsidTr="00157F53">
        <w:trPr>
          <w:trHeight w:val="737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00BB03" w14:textId="77777777" w:rsidR="00157F53" w:rsidRDefault="00157F53" w:rsidP="006E268D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sz w:val="22"/>
                  <w:szCs w:val="22"/>
                </w:rPr>
                <w:id w:val="1754393776"/>
                <w:placeholder>
                  <w:docPart w:val="7CF5B589910A4C57B226C2F02A12BEC3"/>
                </w:placeholder>
                <w:showingPlcHdr/>
              </w:sdtPr>
              <w:sdtContent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sdtContent>
            </w:sdt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-1157765739"/>
            <w:placeholder>
              <w:docPart w:val="98948B25C92E4E89A51301712F9F13C3"/>
            </w:placeholder>
            <w:showingPlcHdr/>
          </w:sdtPr>
          <w:sdtContent>
            <w:tc>
              <w:tcPr>
                <w:tcW w:w="2977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001345C0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970582019"/>
            <w:placeholder>
              <w:docPart w:val="7BCCAE78221D46F1956B3D59C8B800FE"/>
            </w:placeholder>
            <w:showingPlcHdr/>
          </w:sdtPr>
          <w:sdtContent>
            <w:tc>
              <w:tcPr>
                <w:tcW w:w="1559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7E677A30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-1089844436"/>
            <w:placeholder>
              <w:docPart w:val="E8614ACEF50649A89029898692DA5AD0"/>
            </w:placeholder>
            <w:showingPlcHdr/>
          </w:sdtPr>
          <w:sdtContent>
            <w:tc>
              <w:tcPr>
                <w:tcW w:w="1701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62C7806B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616332845"/>
            <w:placeholder>
              <w:docPart w:val="C36B63A5BB0F41FCABFF846EB6428B55"/>
            </w:placeholder>
            <w:showingPlcHdr/>
          </w:sdtPr>
          <w:sdtContent>
            <w:tc>
              <w:tcPr>
                <w:tcW w:w="1560" w:type="dxa"/>
                <w:tcBorders>
                  <w:left w:val="single" w:sz="4" w:space="0" w:color="000000"/>
                  <w:bottom w:val="single" w:sz="4" w:space="0" w:color="000000"/>
                </w:tcBorders>
                <w:vAlign w:val="center"/>
              </w:tcPr>
              <w:p w14:paraId="1A966F9A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  <w:sdt>
          <w:sdtPr>
            <w:rPr>
              <w:rFonts w:ascii="Times New Roman" w:hAnsi="Times New Roman"/>
              <w:sz w:val="22"/>
              <w:szCs w:val="22"/>
            </w:rPr>
            <w:id w:val="2108224531"/>
            <w:placeholder>
              <w:docPart w:val="B9E30CE0945E4443AC53743C24841F78"/>
            </w:placeholder>
            <w:showingPlcHdr/>
          </w:sdtPr>
          <w:sdtContent>
            <w:tc>
              <w:tcPr>
                <w:tcW w:w="2409" w:type="dxa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8441B8C" w14:textId="77777777" w:rsidR="00157F53" w:rsidRDefault="00157F53" w:rsidP="006E268D">
                <w:pPr>
                  <w:autoSpaceDE w:val="0"/>
                  <w:snapToGrid w:val="0"/>
                  <w:spacing w:line="360" w:lineRule="auto"/>
                  <w:jc w:val="center"/>
                  <w:rPr>
                    <w:rFonts w:ascii="Times New Roman" w:hAnsi="Times New Roman"/>
                    <w:sz w:val="22"/>
                    <w:szCs w:val="22"/>
                  </w:rPr>
                </w:pPr>
                <w:r>
                  <w:rPr>
                    <w:rFonts w:ascii="Times New Roman" w:hAnsi="Times New Roman"/>
                    <w:sz w:val="22"/>
                    <w:szCs w:val="22"/>
                  </w:rPr>
                  <w:t>…</w:t>
                </w:r>
              </w:p>
            </w:tc>
          </w:sdtContent>
        </w:sdt>
      </w:tr>
      <w:permEnd w:id="1103589011"/>
      <w:permEnd w:id="376839967"/>
      <w:permEnd w:id="1598967528"/>
      <w:permEnd w:id="86576742"/>
      <w:permEnd w:id="1252142324"/>
      <w:permEnd w:id="1818519191"/>
    </w:tbl>
    <w:p w14:paraId="3DB71759" w14:textId="77777777" w:rsidR="002A0E43" w:rsidRDefault="002A0E43" w:rsidP="00F15468">
      <w:pPr>
        <w:autoSpaceDE w:val="0"/>
        <w:jc w:val="both"/>
        <w:rPr>
          <w:rFonts w:ascii="Times New Roman" w:hAnsi="Times New Roman"/>
          <w:szCs w:val="24"/>
        </w:rPr>
      </w:pPr>
    </w:p>
    <w:p w14:paraId="7ABC6F20" w14:textId="77777777" w:rsidR="004E64E0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 w14:paraId="6BF36FBF" w14:textId="6ADC4C40" w:rsidR="004E64E0" w:rsidRPr="00386B39" w:rsidRDefault="00593AFE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12DF8E" wp14:editId="08662A5F">
                <wp:simplePos x="0" y="0"/>
                <wp:positionH relativeFrom="column">
                  <wp:posOffset>3794081</wp:posOffset>
                </wp:positionH>
                <wp:positionV relativeFrom="paragraph">
                  <wp:posOffset>225576</wp:posOffset>
                </wp:positionV>
                <wp:extent cx="2711486" cy="708263"/>
                <wp:effectExtent l="0" t="0" r="12700" b="15875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11486" cy="70826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F71BB" w14:textId="4F70B720" w:rsidR="00386B39" w:rsidRPr="00BB56A1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6B6182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2DF8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98.75pt;margin-top:17.75pt;width:213.5pt;height:5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" fillcolor="window" strokeweight=".5pt">
                <v:path arrowok="t"/>
                <v:textbox>
                  <w:txbxContent>
                    <w:p w14:paraId="537F71BB" w14:textId="4F70B720" w:rsidR="00386B39" w:rsidRPr="00BB56A1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6B6182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157F53" w:rsidRPr="00157F53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174382796"/>
          <w:placeholder>
            <w:docPart w:val="0C03CEB7719949169C30284CD7BEB497"/>
          </w:placeholder>
          <w:showingPlcHdr/>
        </w:sdtPr>
        <w:sdtContent>
          <w:permStart w:id="1152212949" w:edGrp="everyone"/>
          <w:r w:rsidR="00157F53">
            <w:rPr>
              <w:rStyle w:val="Tekstzastpczy"/>
            </w:rPr>
            <w:t>...........................................</w:t>
          </w:r>
          <w:permEnd w:id="1152212949"/>
        </w:sdtContent>
      </w:sdt>
    </w:p>
    <w:sectPr w:rsidR="004E64E0" w:rsidRPr="00386B39" w:rsidSect="00B30331">
      <w:headerReference w:type="even" r:id="rId9"/>
      <w:pgSz w:w="11907" w:h="16840" w:code="9"/>
      <w:pgMar w:top="567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D6B30" w14:textId="77777777" w:rsidR="00994876" w:rsidRDefault="00994876">
      <w:r>
        <w:separator/>
      </w:r>
    </w:p>
  </w:endnote>
  <w:endnote w:type="continuationSeparator" w:id="0">
    <w:p w14:paraId="4BB227A1" w14:textId="77777777" w:rsidR="00994876" w:rsidRDefault="0099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76471" w14:textId="77777777" w:rsidR="00994876" w:rsidRDefault="00994876">
      <w:r>
        <w:separator/>
      </w:r>
    </w:p>
  </w:footnote>
  <w:footnote w:type="continuationSeparator" w:id="0">
    <w:p w14:paraId="272D67AB" w14:textId="77777777" w:rsidR="00994876" w:rsidRDefault="00994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06C8" w14:textId="77777777" w:rsidR="00DE3A68" w:rsidRDefault="00DE3A6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309C7C7" w14:textId="77777777" w:rsidR="00DE3A68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945680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90302277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5723672">
    <w:abstractNumId w:val="0"/>
  </w:num>
  <w:num w:numId="2" w16cid:durableId="520046758">
    <w:abstractNumId w:val="10"/>
  </w:num>
  <w:num w:numId="3" w16cid:durableId="124880465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632101108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932158184">
    <w:abstractNumId w:val="22"/>
  </w:num>
  <w:num w:numId="6" w16cid:durableId="192350368">
    <w:abstractNumId w:val="21"/>
  </w:num>
  <w:num w:numId="7" w16cid:durableId="1480609061">
    <w:abstractNumId w:val="23"/>
  </w:num>
  <w:num w:numId="8" w16cid:durableId="1373379545">
    <w:abstractNumId w:val="39"/>
  </w:num>
  <w:num w:numId="9" w16cid:durableId="1112744732">
    <w:abstractNumId w:val="16"/>
  </w:num>
  <w:num w:numId="10" w16cid:durableId="1488590669">
    <w:abstractNumId w:val="62"/>
  </w:num>
  <w:num w:numId="11" w16cid:durableId="1202283528">
    <w:abstractNumId w:val="28"/>
  </w:num>
  <w:num w:numId="12" w16cid:durableId="612252951">
    <w:abstractNumId w:val="59"/>
  </w:num>
  <w:num w:numId="13" w16cid:durableId="270280632">
    <w:abstractNumId w:val="32"/>
  </w:num>
  <w:num w:numId="14" w16cid:durableId="513228766">
    <w:abstractNumId w:val="8"/>
  </w:num>
  <w:num w:numId="15" w16cid:durableId="1998486581">
    <w:abstractNumId w:val="9"/>
  </w:num>
  <w:num w:numId="16" w16cid:durableId="588925159">
    <w:abstractNumId w:val="27"/>
  </w:num>
  <w:num w:numId="17" w16cid:durableId="326639389">
    <w:abstractNumId w:val="35"/>
  </w:num>
  <w:num w:numId="18" w16cid:durableId="1949435356">
    <w:abstractNumId w:val="49"/>
  </w:num>
  <w:num w:numId="19" w16cid:durableId="1861653">
    <w:abstractNumId w:val="52"/>
  </w:num>
  <w:num w:numId="20" w16cid:durableId="1955670800">
    <w:abstractNumId w:val="51"/>
  </w:num>
  <w:num w:numId="21" w16cid:durableId="1594240311">
    <w:abstractNumId w:val="55"/>
  </w:num>
  <w:num w:numId="22" w16cid:durableId="519009259">
    <w:abstractNumId w:val="56"/>
  </w:num>
  <w:num w:numId="23" w16cid:durableId="1018626550">
    <w:abstractNumId w:val="20"/>
  </w:num>
  <w:num w:numId="24" w16cid:durableId="593512414">
    <w:abstractNumId w:val="12"/>
  </w:num>
  <w:num w:numId="25" w16cid:durableId="2013481867">
    <w:abstractNumId w:val="40"/>
  </w:num>
  <w:num w:numId="26" w16cid:durableId="1022517678">
    <w:abstractNumId w:val="19"/>
  </w:num>
  <w:num w:numId="27" w16cid:durableId="2003121623">
    <w:abstractNumId w:val="54"/>
  </w:num>
  <w:num w:numId="28" w16cid:durableId="1295451973">
    <w:abstractNumId w:val="13"/>
  </w:num>
  <w:num w:numId="29" w16cid:durableId="2007048089">
    <w:abstractNumId w:val="41"/>
  </w:num>
  <w:num w:numId="30" w16cid:durableId="1977905664">
    <w:abstractNumId w:val="31"/>
  </w:num>
  <w:num w:numId="31" w16cid:durableId="120733624">
    <w:abstractNumId w:val="47"/>
  </w:num>
  <w:num w:numId="32" w16cid:durableId="970020464">
    <w:abstractNumId w:val="53"/>
  </w:num>
  <w:num w:numId="33" w16cid:durableId="593367237">
    <w:abstractNumId w:val="44"/>
  </w:num>
  <w:num w:numId="34" w16cid:durableId="2079667439">
    <w:abstractNumId w:val="38"/>
  </w:num>
  <w:num w:numId="35" w16cid:durableId="446049965">
    <w:abstractNumId w:val="57"/>
  </w:num>
  <w:num w:numId="36" w16cid:durableId="1338848715">
    <w:abstractNumId w:val="26"/>
  </w:num>
  <w:num w:numId="37" w16cid:durableId="1749425182">
    <w:abstractNumId w:val="33"/>
  </w:num>
  <w:num w:numId="38" w16cid:durableId="1451432746">
    <w:abstractNumId w:val="30"/>
  </w:num>
  <w:num w:numId="39" w16cid:durableId="2020807562">
    <w:abstractNumId w:val="46"/>
  </w:num>
  <w:num w:numId="40" w16cid:durableId="215238239">
    <w:abstractNumId w:val="24"/>
  </w:num>
  <w:num w:numId="41" w16cid:durableId="1791508483">
    <w:abstractNumId w:val="60"/>
  </w:num>
  <w:num w:numId="42" w16cid:durableId="311368111">
    <w:abstractNumId w:val="43"/>
  </w:num>
  <w:num w:numId="43" w16cid:durableId="1697074184">
    <w:abstractNumId w:val="50"/>
  </w:num>
  <w:num w:numId="44" w16cid:durableId="1455979319">
    <w:abstractNumId w:val="17"/>
  </w:num>
  <w:num w:numId="45" w16cid:durableId="737630570">
    <w:abstractNumId w:val="48"/>
  </w:num>
  <w:num w:numId="46" w16cid:durableId="1022584124">
    <w:abstractNumId w:val="45"/>
  </w:num>
  <w:num w:numId="47" w16cid:durableId="305546526">
    <w:abstractNumId w:val="29"/>
  </w:num>
  <w:num w:numId="48" w16cid:durableId="1232690265">
    <w:abstractNumId w:val="58"/>
  </w:num>
  <w:num w:numId="49" w16cid:durableId="411925499">
    <w:abstractNumId w:val="11"/>
  </w:num>
  <w:num w:numId="50" w16cid:durableId="1202551124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EATZd9blL914FPAvGeiPSog6mahuSBzt2vjefxT9i5Yy2EYoiFgFbZRQ0HXdOaW/pImCVMcqo+0Ss99Ap4B0RQ==" w:salt="fcV8PT4xkwmsCbhzmqDe4g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127AA"/>
    <w:rsid w:val="0001786E"/>
    <w:rsid w:val="000253C7"/>
    <w:rsid w:val="00030A09"/>
    <w:rsid w:val="00041C16"/>
    <w:rsid w:val="00045202"/>
    <w:rsid w:val="000621C7"/>
    <w:rsid w:val="000640E6"/>
    <w:rsid w:val="00066DE9"/>
    <w:rsid w:val="00072A2B"/>
    <w:rsid w:val="00077360"/>
    <w:rsid w:val="000812FC"/>
    <w:rsid w:val="00081C13"/>
    <w:rsid w:val="00091BB6"/>
    <w:rsid w:val="00095100"/>
    <w:rsid w:val="00097665"/>
    <w:rsid w:val="000A4193"/>
    <w:rsid w:val="000A564A"/>
    <w:rsid w:val="000A5A57"/>
    <w:rsid w:val="000A652C"/>
    <w:rsid w:val="000B0073"/>
    <w:rsid w:val="000C67C0"/>
    <w:rsid w:val="000E08DC"/>
    <w:rsid w:val="000E2354"/>
    <w:rsid w:val="000E2873"/>
    <w:rsid w:val="000E2F2B"/>
    <w:rsid w:val="000F0FEC"/>
    <w:rsid w:val="001028C6"/>
    <w:rsid w:val="00111C7B"/>
    <w:rsid w:val="001206A1"/>
    <w:rsid w:val="001257F2"/>
    <w:rsid w:val="00127E17"/>
    <w:rsid w:val="00135949"/>
    <w:rsid w:val="00157F53"/>
    <w:rsid w:val="00157F56"/>
    <w:rsid w:val="00173320"/>
    <w:rsid w:val="0017733C"/>
    <w:rsid w:val="001817A4"/>
    <w:rsid w:val="00185E8A"/>
    <w:rsid w:val="0018635F"/>
    <w:rsid w:val="001A2002"/>
    <w:rsid w:val="001A546C"/>
    <w:rsid w:val="001A7935"/>
    <w:rsid w:val="001C2771"/>
    <w:rsid w:val="001D08B5"/>
    <w:rsid w:val="001D2AD0"/>
    <w:rsid w:val="001D3A54"/>
    <w:rsid w:val="001D78CF"/>
    <w:rsid w:val="001E4BEB"/>
    <w:rsid w:val="001F04B8"/>
    <w:rsid w:val="001F179B"/>
    <w:rsid w:val="001F1AD8"/>
    <w:rsid w:val="00204D64"/>
    <w:rsid w:val="00212C8D"/>
    <w:rsid w:val="00216B4A"/>
    <w:rsid w:val="00220029"/>
    <w:rsid w:val="00222DBB"/>
    <w:rsid w:val="00223A85"/>
    <w:rsid w:val="00240676"/>
    <w:rsid w:val="002406F9"/>
    <w:rsid w:val="00247FBD"/>
    <w:rsid w:val="00250030"/>
    <w:rsid w:val="002539D2"/>
    <w:rsid w:val="00262D6D"/>
    <w:rsid w:val="002674E6"/>
    <w:rsid w:val="0027127F"/>
    <w:rsid w:val="00272D95"/>
    <w:rsid w:val="00274D7D"/>
    <w:rsid w:val="00280097"/>
    <w:rsid w:val="00280743"/>
    <w:rsid w:val="0028515A"/>
    <w:rsid w:val="002866E8"/>
    <w:rsid w:val="00291716"/>
    <w:rsid w:val="00292A6D"/>
    <w:rsid w:val="00293656"/>
    <w:rsid w:val="00295D59"/>
    <w:rsid w:val="002A0E43"/>
    <w:rsid w:val="002A2F7C"/>
    <w:rsid w:val="002A677D"/>
    <w:rsid w:val="002B7B69"/>
    <w:rsid w:val="002C14D8"/>
    <w:rsid w:val="002C2A90"/>
    <w:rsid w:val="002C5F5B"/>
    <w:rsid w:val="002D4AD9"/>
    <w:rsid w:val="002E4873"/>
    <w:rsid w:val="002E52B3"/>
    <w:rsid w:val="002F1AF4"/>
    <w:rsid w:val="002F2FBB"/>
    <w:rsid w:val="002F5125"/>
    <w:rsid w:val="002F7323"/>
    <w:rsid w:val="00300B9B"/>
    <w:rsid w:val="00303AA9"/>
    <w:rsid w:val="003103CD"/>
    <w:rsid w:val="00315A6C"/>
    <w:rsid w:val="003218E1"/>
    <w:rsid w:val="00323085"/>
    <w:rsid w:val="003239EC"/>
    <w:rsid w:val="00336F42"/>
    <w:rsid w:val="003465E3"/>
    <w:rsid w:val="00354895"/>
    <w:rsid w:val="00354D6E"/>
    <w:rsid w:val="00361136"/>
    <w:rsid w:val="0036140B"/>
    <w:rsid w:val="00363222"/>
    <w:rsid w:val="00364488"/>
    <w:rsid w:val="00367185"/>
    <w:rsid w:val="00380F94"/>
    <w:rsid w:val="00386B39"/>
    <w:rsid w:val="00387787"/>
    <w:rsid w:val="00387B57"/>
    <w:rsid w:val="003A0BEE"/>
    <w:rsid w:val="003A3CAD"/>
    <w:rsid w:val="003A7330"/>
    <w:rsid w:val="003C4754"/>
    <w:rsid w:val="003C4BAC"/>
    <w:rsid w:val="003D25A0"/>
    <w:rsid w:val="003D4481"/>
    <w:rsid w:val="003D6991"/>
    <w:rsid w:val="003E5A2A"/>
    <w:rsid w:val="003E5E28"/>
    <w:rsid w:val="003F4E3B"/>
    <w:rsid w:val="003F773F"/>
    <w:rsid w:val="00400E50"/>
    <w:rsid w:val="00406B3B"/>
    <w:rsid w:val="00426B8F"/>
    <w:rsid w:val="00434794"/>
    <w:rsid w:val="0043756D"/>
    <w:rsid w:val="004401E6"/>
    <w:rsid w:val="00442FAA"/>
    <w:rsid w:val="00446D3F"/>
    <w:rsid w:val="00450BC4"/>
    <w:rsid w:val="004519A7"/>
    <w:rsid w:val="00454CB3"/>
    <w:rsid w:val="004574A8"/>
    <w:rsid w:val="00460F75"/>
    <w:rsid w:val="00463EDC"/>
    <w:rsid w:val="00474184"/>
    <w:rsid w:val="00486AED"/>
    <w:rsid w:val="004A0755"/>
    <w:rsid w:val="004A5142"/>
    <w:rsid w:val="004A66F8"/>
    <w:rsid w:val="004B2A92"/>
    <w:rsid w:val="004B5740"/>
    <w:rsid w:val="004B5E7C"/>
    <w:rsid w:val="004E11E2"/>
    <w:rsid w:val="004E4AD4"/>
    <w:rsid w:val="004E64E0"/>
    <w:rsid w:val="004F5459"/>
    <w:rsid w:val="0050042F"/>
    <w:rsid w:val="005037C7"/>
    <w:rsid w:val="00503F7E"/>
    <w:rsid w:val="005078B3"/>
    <w:rsid w:val="00511C09"/>
    <w:rsid w:val="00515C63"/>
    <w:rsid w:val="00532202"/>
    <w:rsid w:val="0053547B"/>
    <w:rsid w:val="005426F6"/>
    <w:rsid w:val="00543225"/>
    <w:rsid w:val="00546C50"/>
    <w:rsid w:val="00561E33"/>
    <w:rsid w:val="00565B93"/>
    <w:rsid w:val="00570271"/>
    <w:rsid w:val="0058396C"/>
    <w:rsid w:val="0058491F"/>
    <w:rsid w:val="00593AFE"/>
    <w:rsid w:val="00594ECE"/>
    <w:rsid w:val="005A35DD"/>
    <w:rsid w:val="005A37C5"/>
    <w:rsid w:val="005A70B2"/>
    <w:rsid w:val="005B715C"/>
    <w:rsid w:val="005C3C9D"/>
    <w:rsid w:val="005C56BF"/>
    <w:rsid w:val="005D138C"/>
    <w:rsid w:val="005D28FD"/>
    <w:rsid w:val="005D34A8"/>
    <w:rsid w:val="005D724E"/>
    <w:rsid w:val="005E0A30"/>
    <w:rsid w:val="005E1033"/>
    <w:rsid w:val="005E1EE4"/>
    <w:rsid w:val="005F432F"/>
    <w:rsid w:val="005F4F77"/>
    <w:rsid w:val="005F57CC"/>
    <w:rsid w:val="00600965"/>
    <w:rsid w:val="00606751"/>
    <w:rsid w:val="00612998"/>
    <w:rsid w:val="006240AE"/>
    <w:rsid w:val="00624177"/>
    <w:rsid w:val="0063361C"/>
    <w:rsid w:val="006342FC"/>
    <w:rsid w:val="006346C6"/>
    <w:rsid w:val="00641688"/>
    <w:rsid w:val="00642214"/>
    <w:rsid w:val="00643670"/>
    <w:rsid w:val="00654878"/>
    <w:rsid w:val="006555F5"/>
    <w:rsid w:val="00667A2F"/>
    <w:rsid w:val="00670E82"/>
    <w:rsid w:val="00681053"/>
    <w:rsid w:val="00691592"/>
    <w:rsid w:val="006925FC"/>
    <w:rsid w:val="006942DE"/>
    <w:rsid w:val="006957AE"/>
    <w:rsid w:val="006A5698"/>
    <w:rsid w:val="006B5B28"/>
    <w:rsid w:val="006B6D10"/>
    <w:rsid w:val="006C2C6B"/>
    <w:rsid w:val="006D0E38"/>
    <w:rsid w:val="006D31CC"/>
    <w:rsid w:val="006D4435"/>
    <w:rsid w:val="006D735A"/>
    <w:rsid w:val="006E0C41"/>
    <w:rsid w:val="006E23EE"/>
    <w:rsid w:val="006E25F8"/>
    <w:rsid w:val="006F3FF7"/>
    <w:rsid w:val="006F6C30"/>
    <w:rsid w:val="006F6D9D"/>
    <w:rsid w:val="006F7A82"/>
    <w:rsid w:val="0070179D"/>
    <w:rsid w:val="00702068"/>
    <w:rsid w:val="00710465"/>
    <w:rsid w:val="00716A6D"/>
    <w:rsid w:val="007235CC"/>
    <w:rsid w:val="00725BFE"/>
    <w:rsid w:val="007338FF"/>
    <w:rsid w:val="00741202"/>
    <w:rsid w:val="00743BA9"/>
    <w:rsid w:val="007536E8"/>
    <w:rsid w:val="0075586C"/>
    <w:rsid w:val="007568CD"/>
    <w:rsid w:val="00764CD8"/>
    <w:rsid w:val="00766B82"/>
    <w:rsid w:val="00767E39"/>
    <w:rsid w:val="007766EB"/>
    <w:rsid w:val="007969D8"/>
    <w:rsid w:val="007B5541"/>
    <w:rsid w:val="007B6F46"/>
    <w:rsid w:val="007C68AE"/>
    <w:rsid w:val="007C7F85"/>
    <w:rsid w:val="007D1102"/>
    <w:rsid w:val="007D22AF"/>
    <w:rsid w:val="007D24DF"/>
    <w:rsid w:val="007D7F2A"/>
    <w:rsid w:val="007E1547"/>
    <w:rsid w:val="007F78BE"/>
    <w:rsid w:val="00801DE3"/>
    <w:rsid w:val="00802B56"/>
    <w:rsid w:val="008073A5"/>
    <w:rsid w:val="00807A86"/>
    <w:rsid w:val="00810B8D"/>
    <w:rsid w:val="00812024"/>
    <w:rsid w:val="008121F9"/>
    <w:rsid w:val="008128D1"/>
    <w:rsid w:val="00817471"/>
    <w:rsid w:val="008264D3"/>
    <w:rsid w:val="008303C3"/>
    <w:rsid w:val="00833DAE"/>
    <w:rsid w:val="00840435"/>
    <w:rsid w:val="0084611E"/>
    <w:rsid w:val="008465BF"/>
    <w:rsid w:val="008527B2"/>
    <w:rsid w:val="00855164"/>
    <w:rsid w:val="008558B5"/>
    <w:rsid w:val="00857176"/>
    <w:rsid w:val="00861BD0"/>
    <w:rsid w:val="008628BB"/>
    <w:rsid w:val="00863FD1"/>
    <w:rsid w:val="00865C3D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36F4"/>
    <w:rsid w:val="008C644B"/>
    <w:rsid w:val="008D23A6"/>
    <w:rsid w:val="008D4C6B"/>
    <w:rsid w:val="008E420E"/>
    <w:rsid w:val="008E4B95"/>
    <w:rsid w:val="008E62C6"/>
    <w:rsid w:val="008E796A"/>
    <w:rsid w:val="008F28F3"/>
    <w:rsid w:val="009105B6"/>
    <w:rsid w:val="009225F3"/>
    <w:rsid w:val="009269F0"/>
    <w:rsid w:val="00933530"/>
    <w:rsid w:val="00950F13"/>
    <w:rsid w:val="00952B6F"/>
    <w:rsid w:val="0097235F"/>
    <w:rsid w:val="00977B0A"/>
    <w:rsid w:val="00980826"/>
    <w:rsid w:val="00987DA7"/>
    <w:rsid w:val="00994876"/>
    <w:rsid w:val="00995F6D"/>
    <w:rsid w:val="00996A1A"/>
    <w:rsid w:val="009A1485"/>
    <w:rsid w:val="009A52C5"/>
    <w:rsid w:val="009B3562"/>
    <w:rsid w:val="009B5AC1"/>
    <w:rsid w:val="009B6AA8"/>
    <w:rsid w:val="009B7BF7"/>
    <w:rsid w:val="009B7C53"/>
    <w:rsid w:val="009C20DE"/>
    <w:rsid w:val="009C23EF"/>
    <w:rsid w:val="009C396B"/>
    <w:rsid w:val="009D5A3C"/>
    <w:rsid w:val="009E2351"/>
    <w:rsid w:val="009E3B08"/>
    <w:rsid w:val="009F15E0"/>
    <w:rsid w:val="009F17BF"/>
    <w:rsid w:val="009F23F0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0690"/>
    <w:rsid w:val="00A57958"/>
    <w:rsid w:val="00A7101B"/>
    <w:rsid w:val="00A75688"/>
    <w:rsid w:val="00A850C0"/>
    <w:rsid w:val="00A8555C"/>
    <w:rsid w:val="00A90648"/>
    <w:rsid w:val="00A962AE"/>
    <w:rsid w:val="00A97D4B"/>
    <w:rsid w:val="00AA1B8F"/>
    <w:rsid w:val="00AB0923"/>
    <w:rsid w:val="00AB238A"/>
    <w:rsid w:val="00AC2BA3"/>
    <w:rsid w:val="00AD3CE6"/>
    <w:rsid w:val="00AD5877"/>
    <w:rsid w:val="00AD5AAD"/>
    <w:rsid w:val="00AE1E84"/>
    <w:rsid w:val="00AF13C3"/>
    <w:rsid w:val="00AF7842"/>
    <w:rsid w:val="00B00814"/>
    <w:rsid w:val="00B0289F"/>
    <w:rsid w:val="00B07042"/>
    <w:rsid w:val="00B12AE2"/>
    <w:rsid w:val="00B172BF"/>
    <w:rsid w:val="00B22E8C"/>
    <w:rsid w:val="00B233D6"/>
    <w:rsid w:val="00B245EC"/>
    <w:rsid w:val="00B2735D"/>
    <w:rsid w:val="00B30331"/>
    <w:rsid w:val="00B51D04"/>
    <w:rsid w:val="00B55903"/>
    <w:rsid w:val="00B61451"/>
    <w:rsid w:val="00B65653"/>
    <w:rsid w:val="00B67921"/>
    <w:rsid w:val="00B70C9E"/>
    <w:rsid w:val="00B752CD"/>
    <w:rsid w:val="00B777BD"/>
    <w:rsid w:val="00B83378"/>
    <w:rsid w:val="00B83D2C"/>
    <w:rsid w:val="00B9417D"/>
    <w:rsid w:val="00BA03F2"/>
    <w:rsid w:val="00BA06D3"/>
    <w:rsid w:val="00BA2EDE"/>
    <w:rsid w:val="00BB2689"/>
    <w:rsid w:val="00BD6C6F"/>
    <w:rsid w:val="00BD7C7F"/>
    <w:rsid w:val="00BE54D9"/>
    <w:rsid w:val="00BF0109"/>
    <w:rsid w:val="00BF1703"/>
    <w:rsid w:val="00BF4580"/>
    <w:rsid w:val="00BF47CE"/>
    <w:rsid w:val="00BF536D"/>
    <w:rsid w:val="00C1148A"/>
    <w:rsid w:val="00C22A06"/>
    <w:rsid w:val="00C30698"/>
    <w:rsid w:val="00C3701A"/>
    <w:rsid w:val="00C51054"/>
    <w:rsid w:val="00C516D9"/>
    <w:rsid w:val="00C52E26"/>
    <w:rsid w:val="00C56991"/>
    <w:rsid w:val="00C634DF"/>
    <w:rsid w:val="00C74E58"/>
    <w:rsid w:val="00C75529"/>
    <w:rsid w:val="00C75629"/>
    <w:rsid w:val="00C805D5"/>
    <w:rsid w:val="00C82626"/>
    <w:rsid w:val="00C82CEA"/>
    <w:rsid w:val="00C82D3F"/>
    <w:rsid w:val="00C839E4"/>
    <w:rsid w:val="00C8666C"/>
    <w:rsid w:val="00CA0737"/>
    <w:rsid w:val="00CA58D0"/>
    <w:rsid w:val="00CA6FBA"/>
    <w:rsid w:val="00CB15F5"/>
    <w:rsid w:val="00CB161A"/>
    <w:rsid w:val="00CB3347"/>
    <w:rsid w:val="00CB4907"/>
    <w:rsid w:val="00CB6902"/>
    <w:rsid w:val="00CB7142"/>
    <w:rsid w:val="00CB74A5"/>
    <w:rsid w:val="00CC0BB3"/>
    <w:rsid w:val="00CE1B2A"/>
    <w:rsid w:val="00CE5475"/>
    <w:rsid w:val="00CF517A"/>
    <w:rsid w:val="00CF5989"/>
    <w:rsid w:val="00D04FFF"/>
    <w:rsid w:val="00D06DCB"/>
    <w:rsid w:val="00D15AF2"/>
    <w:rsid w:val="00D16552"/>
    <w:rsid w:val="00D23AFF"/>
    <w:rsid w:val="00D26E6A"/>
    <w:rsid w:val="00D27728"/>
    <w:rsid w:val="00D322E6"/>
    <w:rsid w:val="00D338BA"/>
    <w:rsid w:val="00D4084B"/>
    <w:rsid w:val="00D40DEF"/>
    <w:rsid w:val="00D50514"/>
    <w:rsid w:val="00D678C0"/>
    <w:rsid w:val="00D67CEE"/>
    <w:rsid w:val="00D94257"/>
    <w:rsid w:val="00D95B3F"/>
    <w:rsid w:val="00D978CC"/>
    <w:rsid w:val="00D97B98"/>
    <w:rsid w:val="00DA0D65"/>
    <w:rsid w:val="00DB0FFC"/>
    <w:rsid w:val="00DB523D"/>
    <w:rsid w:val="00DC2E88"/>
    <w:rsid w:val="00DD725A"/>
    <w:rsid w:val="00DE3A68"/>
    <w:rsid w:val="00DE4A24"/>
    <w:rsid w:val="00DE525A"/>
    <w:rsid w:val="00DE6F9D"/>
    <w:rsid w:val="00DE7B64"/>
    <w:rsid w:val="00DF7675"/>
    <w:rsid w:val="00E04EB5"/>
    <w:rsid w:val="00E122F8"/>
    <w:rsid w:val="00E17021"/>
    <w:rsid w:val="00E25B20"/>
    <w:rsid w:val="00E37BB9"/>
    <w:rsid w:val="00E423B4"/>
    <w:rsid w:val="00E450B5"/>
    <w:rsid w:val="00E53FB2"/>
    <w:rsid w:val="00E54D18"/>
    <w:rsid w:val="00E567E5"/>
    <w:rsid w:val="00E66067"/>
    <w:rsid w:val="00E662AC"/>
    <w:rsid w:val="00E717F5"/>
    <w:rsid w:val="00E7187A"/>
    <w:rsid w:val="00E7511D"/>
    <w:rsid w:val="00E80E1B"/>
    <w:rsid w:val="00E8649D"/>
    <w:rsid w:val="00E879F0"/>
    <w:rsid w:val="00E87CB3"/>
    <w:rsid w:val="00E90A1E"/>
    <w:rsid w:val="00E90C1A"/>
    <w:rsid w:val="00E95786"/>
    <w:rsid w:val="00EA48D5"/>
    <w:rsid w:val="00EB2FA8"/>
    <w:rsid w:val="00EB5F5A"/>
    <w:rsid w:val="00EC163B"/>
    <w:rsid w:val="00EC6D82"/>
    <w:rsid w:val="00ED2FE8"/>
    <w:rsid w:val="00ED4A90"/>
    <w:rsid w:val="00ED50C1"/>
    <w:rsid w:val="00EE343D"/>
    <w:rsid w:val="00EE3EA2"/>
    <w:rsid w:val="00EF2A47"/>
    <w:rsid w:val="00EF4725"/>
    <w:rsid w:val="00EF596F"/>
    <w:rsid w:val="00F06321"/>
    <w:rsid w:val="00F06C86"/>
    <w:rsid w:val="00F1180E"/>
    <w:rsid w:val="00F12D1E"/>
    <w:rsid w:val="00F14346"/>
    <w:rsid w:val="00F15468"/>
    <w:rsid w:val="00F231B8"/>
    <w:rsid w:val="00F23F15"/>
    <w:rsid w:val="00F27175"/>
    <w:rsid w:val="00F31906"/>
    <w:rsid w:val="00F366F6"/>
    <w:rsid w:val="00F36A4D"/>
    <w:rsid w:val="00F52CBF"/>
    <w:rsid w:val="00F542F1"/>
    <w:rsid w:val="00F643D6"/>
    <w:rsid w:val="00F65A09"/>
    <w:rsid w:val="00F67E5B"/>
    <w:rsid w:val="00F70E1E"/>
    <w:rsid w:val="00F83277"/>
    <w:rsid w:val="00F875DC"/>
    <w:rsid w:val="00F945EA"/>
    <w:rsid w:val="00F956B2"/>
    <w:rsid w:val="00F979B8"/>
    <w:rsid w:val="00FB46B0"/>
    <w:rsid w:val="00FB78E8"/>
    <w:rsid w:val="00FC0CE2"/>
    <w:rsid w:val="00FC37D1"/>
    <w:rsid w:val="00FD3744"/>
    <w:rsid w:val="00FD4B72"/>
    <w:rsid w:val="00FD6613"/>
    <w:rsid w:val="00FE4368"/>
    <w:rsid w:val="00FF0577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7C1CC"/>
  <w15:chartTrackingRefBased/>
  <w15:docId w15:val="{32669E20-73F0-453D-A949-0A346712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45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9B5A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B5AC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B5AC1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9B5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B5AC1"/>
    <w:rPr>
      <w:rFonts w:ascii="Arial" w:hAnsi="Arial"/>
      <w:b/>
      <w:bCs/>
    </w:rPr>
  </w:style>
  <w:style w:type="character" w:styleId="Tekstzastpczy">
    <w:name w:val="Placeholder Text"/>
    <w:basedOn w:val="Domylnaczcionkaakapitu"/>
    <w:uiPriority w:val="99"/>
    <w:semiHidden/>
    <w:rsid w:val="00157F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F309D64EF544D6A8FF3194011BD2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C77153-6255-4870-9D1B-6DFDA3DE9F96}"/>
      </w:docPartPr>
      <w:docPartBody>
        <w:p w:rsidR="002043B0" w:rsidRDefault="00352EE5" w:rsidP="00352EE5">
          <w:pPr>
            <w:pStyle w:val="34F309D64EF544D6A8FF3194011BD2B2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19B5CA0744B64551866186AD14331E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58C9BD-104C-4120-8885-F4676E333452}"/>
      </w:docPartPr>
      <w:docPartBody>
        <w:p w:rsidR="002043B0" w:rsidRDefault="00352EE5" w:rsidP="00352EE5">
          <w:pPr>
            <w:pStyle w:val="19B5CA0744B64551866186AD14331E14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0481E8F836514167B1827B5E861B75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AF32DE-F116-463A-93FA-EBAF3BFB312B}"/>
      </w:docPartPr>
      <w:docPartBody>
        <w:p w:rsidR="002043B0" w:rsidRDefault="00352EE5" w:rsidP="00352EE5">
          <w:pPr>
            <w:pStyle w:val="0481E8F836514167B1827B5E861B7542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BADBF3660F654CEAAB1F9ADB191CFF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254D33-0134-41EE-95B5-1D44387AEEB2}"/>
      </w:docPartPr>
      <w:docPartBody>
        <w:p w:rsidR="002043B0" w:rsidRDefault="00352EE5" w:rsidP="00352EE5">
          <w:pPr>
            <w:pStyle w:val="BADBF3660F654CEAAB1F9ADB191CFFBC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0D6A0858997F49C0A41F9F53B974C7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427282-8B98-46D7-9665-6BA0C9B9C4EE}"/>
      </w:docPartPr>
      <w:docPartBody>
        <w:p w:rsidR="002043B0" w:rsidRDefault="00352EE5" w:rsidP="00352EE5">
          <w:pPr>
            <w:pStyle w:val="0D6A0858997F49C0A41F9F53B974C743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6EA8AAA2EEE84632973F8007707F16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81E5BC-87CE-4D50-AC3E-E2CF5F801F57}"/>
      </w:docPartPr>
      <w:docPartBody>
        <w:p w:rsidR="002043B0" w:rsidRDefault="00352EE5" w:rsidP="00352EE5">
          <w:pPr>
            <w:pStyle w:val="6EA8AAA2EEE84632973F8007707F161E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E5140D5484044CA834DA35B8B9598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15CC54-0722-49EF-ADDD-FA4E6E91E719}"/>
      </w:docPartPr>
      <w:docPartBody>
        <w:p w:rsidR="002043B0" w:rsidRDefault="00352EE5" w:rsidP="00352EE5">
          <w:pPr>
            <w:pStyle w:val="4E5140D5484044CA834DA35B8B959827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0C875217FD548B5879179A3FD673D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6ECEE2-93D1-41B5-91CA-F948989E0BD5}"/>
      </w:docPartPr>
      <w:docPartBody>
        <w:p w:rsidR="002043B0" w:rsidRDefault="00352EE5" w:rsidP="00352EE5">
          <w:pPr>
            <w:pStyle w:val="60C875217FD548B5879179A3FD673DE6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AB028589974A44D1AA663009A72C76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FC158D-C29E-4DB0-AD2A-DB2BBC74C671}"/>
      </w:docPartPr>
      <w:docPartBody>
        <w:p w:rsidR="002043B0" w:rsidRDefault="00352EE5" w:rsidP="00352EE5">
          <w:pPr>
            <w:pStyle w:val="AB028589974A44D1AA663009A72C76E0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53BBBFA0D466497A9567432C44FAE4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8A0BE0-DB26-4E41-840B-C1CDBA471C48}"/>
      </w:docPartPr>
      <w:docPartBody>
        <w:p w:rsidR="002043B0" w:rsidRDefault="00352EE5" w:rsidP="00352EE5">
          <w:pPr>
            <w:pStyle w:val="53BBBFA0D466497A9567432C44FAE4CA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F19ADEDA01B42D88224E0536D04CD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DC8E65-7952-45AE-ACFF-52B0593BCA43}"/>
      </w:docPartPr>
      <w:docPartBody>
        <w:p w:rsidR="002043B0" w:rsidRDefault="00352EE5" w:rsidP="00352EE5">
          <w:pPr>
            <w:pStyle w:val="9F19ADEDA01B42D88224E0536D04CD48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6CCA18A73F84C5C8DA4A59BA9EF76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F175F8-F59D-4F01-B443-2302C41764C9}"/>
      </w:docPartPr>
      <w:docPartBody>
        <w:p w:rsidR="002043B0" w:rsidRDefault="00352EE5" w:rsidP="00352EE5">
          <w:pPr>
            <w:pStyle w:val="76CCA18A73F84C5C8DA4A59BA9EF76EB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470618E8AAB4E6B9856CB50E1919F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E425D-B4AF-4B33-BDDB-15D4022265E6}"/>
      </w:docPartPr>
      <w:docPartBody>
        <w:p w:rsidR="002043B0" w:rsidRDefault="00352EE5" w:rsidP="00352EE5">
          <w:pPr>
            <w:pStyle w:val="6470618E8AAB4E6B9856CB50E1919F15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393EC66BE00489083FA2913C0A750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142DE0-B894-47EE-AD06-3D2B007A03DA}"/>
      </w:docPartPr>
      <w:docPartBody>
        <w:p w:rsidR="002043B0" w:rsidRDefault="00352EE5" w:rsidP="00352EE5">
          <w:pPr>
            <w:pStyle w:val="2393EC66BE00489083FA2913C0A750B4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D29006F203C43B197CDC101424559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9F3715-EADE-47BE-B9DB-167056F34CA4}"/>
      </w:docPartPr>
      <w:docPartBody>
        <w:p w:rsidR="002043B0" w:rsidRDefault="00352EE5" w:rsidP="00352EE5">
          <w:pPr>
            <w:pStyle w:val="CD29006F203C43B197CDC10142455984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645F5DC7E6B54C3DA5169DCA85C9A3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84EC9B-6343-4AC9-BB1E-B54E454BF460}"/>
      </w:docPartPr>
      <w:docPartBody>
        <w:p w:rsidR="002043B0" w:rsidRDefault="00352EE5" w:rsidP="00352EE5">
          <w:pPr>
            <w:pStyle w:val="645F5DC7E6B54C3DA5169DCA85C9A3E0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5F26916D9440482DAFCDC22FC1242A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BC0D26-DBD4-4867-B45C-F0C8CBA132E6}"/>
      </w:docPartPr>
      <w:docPartBody>
        <w:p w:rsidR="002043B0" w:rsidRDefault="00352EE5" w:rsidP="00352EE5">
          <w:pPr>
            <w:pStyle w:val="5F26916D9440482DAFCDC22FC1242A7F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90CC9C0BFD14675A9E97140B08B13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BBD28E-825E-4710-BD6D-BC5DD49EE02E}"/>
      </w:docPartPr>
      <w:docPartBody>
        <w:p w:rsidR="002043B0" w:rsidRDefault="00352EE5" w:rsidP="00352EE5">
          <w:pPr>
            <w:pStyle w:val="290CC9C0BFD14675A9E97140B08B13B8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06020D6BFB844E88F2F9D7C6072E5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DA6741-612B-402E-A019-ECB502E6F76D}"/>
      </w:docPartPr>
      <w:docPartBody>
        <w:p w:rsidR="002043B0" w:rsidRDefault="00352EE5" w:rsidP="00352EE5">
          <w:pPr>
            <w:pStyle w:val="B06020D6BFB844E88F2F9D7C6072E54A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87884477919A486AB80DE08F8597DD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7C268D-025B-49FD-9F58-C89818C0FC9C}"/>
      </w:docPartPr>
      <w:docPartBody>
        <w:p w:rsidR="002043B0" w:rsidRDefault="00352EE5" w:rsidP="00352EE5">
          <w:pPr>
            <w:pStyle w:val="87884477919A486AB80DE08F8597DD4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81D08AE77D94A3B969506D19D1892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3E7DDA-EBF8-42A0-88BD-5D5C449D3A9F}"/>
      </w:docPartPr>
      <w:docPartBody>
        <w:p w:rsidR="002043B0" w:rsidRDefault="00352EE5" w:rsidP="00352EE5">
          <w:pPr>
            <w:pStyle w:val="081D08AE77D94A3B969506D19D18922D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AC3A3E1E3FD40F8B544FDF81FC978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67A30-32F2-4F08-8FEC-50AC39C4AA42}"/>
      </w:docPartPr>
      <w:docPartBody>
        <w:p w:rsidR="002043B0" w:rsidRDefault="00352EE5" w:rsidP="00352EE5">
          <w:pPr>
            <w:pStyle w:val="DAC3A3E1E3FD40F8B544FDF81FC978B2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2F13D113DF394B2D8729BED2821F2E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7D2B2E-E38B-4B91-B9DE-5F95FA9D471B}"/>
      </w:docPartPr>
      <w:docPartBody>
        <w:p w:rsidR="002043B0" w:rsidRDefault="00352EE5" w:rsidP="00352EE5">
          <w:pPr>
            <w:pStyle w:val="2F13D113DF394B2D8729BED2821F2E36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63A099F70BF4563B27ED2AA6C14F9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3C32A4-BD3E-40D6-9AD5-2DD5634D1765}"/>
      </w:docPartPr>
      <w:docPartBody>
        <w:p w:rsidR="002043B0" w:rsidRDefault="00352EE5" w:rsidP="00352EE5">
          <w:pPr>
            <w:pStyle w:val="E63A099F70BF4563B27ED2AA6C14F9E4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449C929740154EA988C0EBACE06DED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69CD4D-1928-450B-8ECC-97162D51B37F}"/>
      </w:docPartPr>
      <w:docPartBody>
        <w:p w:rsidR="002043B0" w:rsidRDefault="00352EE5" w:rsidP="00352EE5">
          <w:pPr>
            <w:pStyle w:val="449C929740154EA988C0EBACE06DED88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1CB8277B3EC4A55989881D20EDAC9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CCB41-E0AB-4633-9088-EE76714D82A3}"/>
      </w:docPartPr>
      <w:docPartBody>
        <w:p w:rsidR="002043B0" w:rsidRDefault="00352EE5" w:rsidP="00352EE5">
          <w:pPr>
            <w:pStyle w:val="01CB8277B3EC4A55989881D20EDAC94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DBEAE3B431D48D59130091D5FF871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050A4E-0D2E-43CC-A866-1C3216F65689}"/>
      </w:docPartPr>
      <w:docPartBody>
        <w:p w:rsidR="002043B0" w:rsidRDefault="00352EE5" w:rsidP="00352EE5">
          <w:pPr>
            <w:pStyle w:val="7DBEAE3B431D48D59130091D5FF871CB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0BCED779AC9474897685C7092E3D7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B39BC6-5073-4CB7-8AE8-F132141D0C9D}"/>
      </w:docPartPr>
      <w:docPartBody>
        <w:p w:rsidR="002043B0" w:rsidRDefault="00352EE5" w:rsidP="00352EE5">
          <w:pPr>
            <w:pStyle w:val="00BCED779AC9474897685C7092E3D781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ABD075F385EB4578B84B052C0739E2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229AE5-AB18-424A-8DE7-F0C4135847B6}"/>
      </w:docPartPr>
      <w:docPartBody>
        <w:p w:rsidR="002043B0" w:rsidRDefault="00352EE5" w:rsidP="00352EE5">
          <w:pPr>
            <w:pStyle w:val="ABD075F385EB4578B84B052C0739E254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A31C93464814B58BEB72767526013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EA6D2D-B6F0-40EA-87CD-99D70FDE2F30}"/>
      </w:docPartPr>
      <w:docPartBody>
        <w:p w:rsidR="002043B0" w:rsidRDefault="00352EE5" w:rsidP="00352EE5">
          <w:pPr>
            <w:pStyle w:val="CA31C93464814B58BEB7276752601320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F99EDB1CD3C0423AA159F36000D23B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00E5B9-376A-497A-AD5E-BB8A8E4A44A6}"/>
      </w:docPartPr>
      <w:docPartBody>
        <w:p w:rsidR="002043B0" w:rsidRDefault="00352EE5" w:rsidP="00352EE5">
          <w:pPr>
            <w:pStyle w:val="F99EDB1CD3C0423AA159F36000D23BF7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79B2434A57548069011137BE03A25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DDA03C-43AC-40A6-8FCA-65C726E69CFD}"/>
      </w:docPartPr>
      <w:docPartBody>
        <w:p w:rsidR="002043B0" w:rsidRDefault="00352EE5" w:rsidP="00352EE5">
          <w:pPr>
            <w:pStyle w:val="079B2434A57548069011137BE03A250B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DA0D31CFBBD145BE8BDA1370E7B188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6464EA-9C36-4171-8035-2F6B01AA9AE1}"/>
      </w:docPartPr>
      <w:docPartBody>
        <w:p w:rsidR="002043B0" w:rsidRDefault="00352EE5" w:rsidP="00352EE5">
          <w:pPr>
            <w:pStyle w:val="DA0D31CFBBD145BE8BDA1370E7B18899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8D8F405C9CF5467793E29B5876F063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A0CC5-E05F-4F28-8394-B737813054F0}"/>
      </w:docPartPr>
      <w:docPartBody>
        <w:p w:rsidR="002043B0" w:rsidRDefault="00352EE5" w:rsidP="00352EE5">
          <w:pPr>
            <w:pStyle w:val="8D8F405C9CF5467793E29B5876F0637F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B9796C5B9E247B9B5DBE9D570BD5D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BB28D0-AA75-4D93-AAB8-C8080646DF57}"/>
      </w:docPartPr>
      <w:docPartBody>
        <w:p w:rsidR="002043B0" w:rsidRDefault="00352EE5" w:rsidP="00352EE5">
          <w:pPr>
            <w:pStyle w:val="0B9796C5B9E247B9B5DBE9D570BD5D8B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CF5B589910A4C57B226C2F02A12BE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45885-6439-4448-BEA6-D03286789E8A}"/>
      </w:docPartPr>
      <w:docPartBody>
        <w:p w:rsidR="002043B0" w:rsidRDefault="00352EE5" w:rsidP="00352EE5">
          <w:pPr>
            <w:pStyle w:val="7CF5B589910A4C57B226C2F02A12BEC3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98948B25C92E4E89A51301712F9F13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89F986-E02C-4747-8F73-31D6241B9B77}"/>
      </w:docPartPr>
      <w:docPartBody>
        <w:p w:rsidR="002043B0" w:rsidRDefault="00352EE5" w:rsidP="00352EE5">
          <w:pPr>
            <w:pStyle w:val="98948B25C92E4E89A51301712F9F13C3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7BCCAE78221D46F1956B3D59C8B800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F74B28-CF31-454E-BA7E-9546C2B9EA1D}"/>
      </w:docPartPr>
      <w:docPartBody>
        <w:p w:rsidR="002043B0" w:rsidRDefault="00352EE5" w:rsidP="00352EE5">
          <w:pPr>
            <w:pStyle w:val="7BCCAE78221D46F1956B3D59C8B800FE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E8614ACEF50649A89029898692DA5A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64259E-D68F-48B9-9A37-57D502AD9412}"/>
      </w:docPartPr>
      <w:docPartBody>
        <w:p w:rsidR="002043B0" w:rsidRDefault="00352EE5" w:rsidP="00352EE5">
          <w:pPr>
            <w:pStyle w:val="E8614ACEF50649A89029898692DA5AD0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C36B63A5BB0F41FCABFF846EB6428B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EFCA59-7355-4711-9047-FD9C4964B586}"/>
      </w:docPartPr>
      <w:docPartBody>
        <w:p w:rsidR="002043B0" w:rsidRDefault="00352EE5" w:rsidP="00352EE5">
          <w:pPr>
            <w:pStyle w:val="C36B63A5BB0F41FCABFF846EB6428B55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B9E30CE0945E4443AC53743C24841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FE1A42-638F-44F4-844A-C1F9C8EF0A7B}"/>
      </w:docPartPr>
      <w:docPartBody>
        <w:p w:rsidR="002043B0" w:rsidRDefault="00352EE5" w:rsidP="00352EE5">
          <w:pPr>
            <w:pStyle w:val="B9E30CE0945E4443AC53743C24841F78"/>
          </w:pPr>
          <w:r>
            <w:rPr>
              <w:rFonts w:ascii="Times New Roman" w:hAnsi="Times New Roman"/>
              <w:sz w:val="22"/>
              <w:szCs w:val="22"/>
            </w:rPr>
            <w:t>…</w:t>
          </w:r>
        </w:p>
      </w:docPartBody>
    </w:docPart>
    <w:docPart>
      <w:docPartPr>
        <w:name w:val="0C03CEB7719949169C30284CD7BEB4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137A73-EE87-4F11-BD2C-608792AD941D}"/>
      </w:docPartPr>
      <w:docPartBody>
        <w:p w:rsidR="002043B0" w:rsidRDefault="00352EE5" w:rsidP="00352EE5">
          <w:pPr>
            <w:pStyle w:val="0C03CEB7719949169C30284CD7BEB497"/>
          </w:pPr>
          <w:r>
            <w:rPr>
              <w:rStyle w:val="Tekstzastpczy"/>
            </w:rPr>
            <w:t>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EE5"/>
    <w:rsid w:val="002043B0"/>
    <w:rsid w:val="00352EE5"/>
    <w:rsid w:val="00E5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4F309D64EF544D6A8FF3194011BD2B2">
    <w:name w:val="34F309D64EF544D6A8FF3194011BD2B2"/>
    <w:rsid w:val="00352EE5"/>
  </w:style>
  <w:style w:type="paragraph" w:customStyle="1" w:styleId="19B5CA0744B64551866186AD14331E14">
    <w:name w:val="19B5CA0744B64551866186AD14331E14"/>
    <w:rsid w:val="00352EE5"/>
  </w:style>
  <w:style w:type="character" w:styleId="Tekstzastpczy">
    <w:name w:val="Placeholder Text"/>
    <w:basedOn w:val="Domylnaczcionkaakapitu"/>
    <w:uiPriority w:val="99"/>
    <w:semiHidden/>
    <w:rsid w:val="00352EE5"/>
    <w:rPr>
      <w:color w:val="666666"/>
    </w:rPr>
  </w:style>
  <w:style w:type="paragraph" w:customStyle="1" w:styleId="0481E8F836514167B1827B5E861B7542">
    <w:name w:val="0481E8F836514167B1827B5E861B7542"/>
    <w:rsid w:val="00352EE5"/>
  </w:style>
  <w:style w:type="paragraph" w:customStyle="1" w:styleId="BADBF3660F654CEAAB1F9ADB191CFFBC">
    <w:name w:val="BADBF3660F654CEAAB1F9ADB191CFFBC"/>
    <w:rsid w:val="00352EE5"/>
  </w:style>
  <w:style w:type="paragraph" w:customStyle="1" w:styleId="0D6A0858997F49C0A41F9F53B974C743">
    <w:name w:val="0D6A0858997F49C0A41F9F53B974C743"/>
    <w:rsid w:val="00352EE5"/>
  </w:style>
  <w:style w:type="paragraph" w:customStyle="1" w:styleId="AD3D41481EEF4CB5A575A2BA6420D644">
    <w:name w:val="AD3D41481EEF4CB5A575A2BA6420D644"/>
    <w:rsid w:val="00352EE5"/>
  </w:style>
  <w:style w:type="paragraph" w:customStyle="1" w:styleId="96578F30483749BC9B2F215571210956">
    <w:name w:val="96578F30483749BC9B2F215571210956"/>
    <w:rsid w:val="00352EE5"/>
  </w:style>
  <w:style w:type="paragraph" w:customStyle="1" w:styleId="AF6A6C5172BF41C1B8FA73DE59D56229">
    <w:name w:val="AF6A6C5172BF41C1B8FA73DE59D56229"/>
    <w:rsid w:val="00352EE5"/>
  </w:style>
  <w:style w:type="paragraph" w:customStyle="1" w:styleId="264EE30D85934077AA6EFCBB9F4A81F6">
    <w:name w:val="264EE30D85934077AA6EFCBB9F4A81F6"/>
    <w:rsid w:val="00352EE5"/>
  </w:style>
  <w:style w:type="paragraph" w:customStyle="1" w:styleId="ACA66EA99ECB41CDAAF98260F65443E4">
    <w:name w:val="ACA66EA99ECB41CDAAF98260F65443E4"/>
    <w:rsid w:val="00352EE5"/>
  </w:style>
  <w:style w:type="paragraph" w:customStyle="1" w:styleId="6CEFF31A6A1341BCA3D55BC05F09816C">
    <w:name w:val="6CEFF31A6A1341BCA3D55BC05F09816C"/>
    <w:rsid w:val="00352EE5"/>
  </w:style>
  <w:style w:type="paragraph" w:customStyle="1" w:styleId="AC863DBE672545C19CF47F4A52E1700F">
    <w:name w:val="AC863DBE672545C19CF47F4A52E1700F"/>
    <w:rsid w:val="00352EE5"/>
  </w:style>
  <w:style w:type="paragraph" w:customStyle="1" w:styleId="F29AB79E4A6F4951A110C6F9BE3A4D5B">
    <w:name w:val="F29AB79E4A6F4951A110C6F9BE3A4D5B"/>
    <w:rsid w:val="00352EE5"/>
  </w:style>
  <w:style w:type="paragraph" w:customStyle="1" w:styleId="1C9785D7B9C449A79A7E7E356CE10325">
    <w:name w:val="1C9785D7B9C449A79A7E7E356CE10325"/>
    <w:rsid w:val="00352EE5"/>
  </w:style>
  <w:style w:type="paragraph" w:customStyle="1" w:styleId="9E3455D3B90945C581BA0ACB329A8454">
    <w:name w:val="9E3455D3B90945C581BA0ACB329A8454"/>
    <w:rsid w:val="00352EE5"/>
  </w:style>
  <w:style w:type="paragraph" w:customStyle="1" w:styleId="61659183148646358164891625026989">
    <w:name w:val="61659183148646358164891625026989"/>
    <w:rsid w:val="00352EE5"/>
  </w:style>
  <w:style w:type="paragraph" w:customStyle="1" w:styleId="743E809C932B46AEABF5807DC27858E9">
    <w:name w:val="743E809C932B46AEABF5807DC27858E9"/>
    <w:rsid w:val="00352EE5"/>
  </w:style>
  <w:style w:type="paragraph" w:customStyle="1" w:styleId="7DD6869C4BAC4B39890F7E0044F08BC2">
    <w:name w:val="7DD6869C4BAC4B39890F7E0044F08BC2"/>
    <w:rsid w:val="00352EE5"/>
  </w:style>
  <w:style w:type="paragraph" w:customStyle="1" w:styleId="4C3158FF6DD942D2BAE6E3A00FE179BC">
    <w:name w:val="4C3158FF6DD942D2BAE6E3A00FE179BC"/>
    <w:rsid w:val="00352EE5"/>
  </w:style>
  <w:style w:type="paragraph" w:customStyle="1" w:styleId="E02D464ACC1D4D3E926953EC38117637">
    <w:name w:val="E02D464ACC1D4D3E926953EC38117637"/>
    <w:rsid w:val="00352EE5"/>
  </w:style>
  <w:style w:type="paragraph" w:customStyle="1" w:styleId="628869714E0B4A799CD30E0A143B0570">
    <w:name w:val="628869714E0B4A799CD30E0A143B0570"/>
    <w:rsid w:val="00352EE5"/>
  </w:style>
  <w:style w:type="paragraph" w:customStyle="1" w:styleId="B24A9C66BBF9490A9007B6D6E3D10E80">
    <w:name w:val="B24A9C66BBF9490A9007B6D6E3D10E80"/>
    <w:rsid w:val="00352EE5"/>
  </w:style>
  <w:style w:type="paragraph" w:customStyle="1" w:styleId="3F5872E6A5DC4651B843532060F52A92">
    <w:name w:val="3F5872E6A5DC4651B843532060F52A92"/>
    <w:rsid w:val="00352EE5"/>
  </w:style>
  <w:style w:type="paragraph" w:customStyle="1" w:styleId="E133D74FE3E74940996DCD172F1DE2B1">
    <w:name w:val="E133D74FE3E74940996DCD172F1DE2B1"/>
    <w:rsid w:val="00352EE5"/>
  </w:style>
  <w:style w:type="paragraph" w:customStyle="1" w:styleId="67CFB65B88AA488E8D2E6D0CCE6A1507">
    <w:name w:val="67CFB65B88AA488E8D2E6D0CCE6A1507"/>
    <w:rsid w:val="00352EE5"/>
  </w:style>
  <w:style w:type="paragraph" w:customStyle="1" w:styleId="32FE6E1CA9F24A9BBA2D2F56D9EA2028">
    <w:name w:val="32FE6E1CA9F24A9BBA2D2F56D9EA2028"/>
    <w:rsid w:val="00352EE5"/>
  </w:style>
  <w:style w:type="paragraph" w:customStyle="1" w:styleId="3C994E1087654199AF21868733055AD1">
    <w:name w:val="3C994E1087654199AF21868733055AD1"/>
    <w:rsid w:val="00352EE5"/>
  </w:style>
  <w:style w:type="paragraph" w:customStyle="1" w:styleId="EAD494DDFBB04E0EB1D3BE8CF8A1B5CE">
    <w:name w:val="EAD494DDFBB04E0EB1D3BE8CF8A1B5CE"/>
    <w:rsid w:val="00352EE5"/>
  </w:style>
  <w:style w:type="paragraph" w:customStyle="1" w:styleId="03194B0BA0CE4BDEB39A7D477350FC8C">
    <w:name w:val="03194B0BA0CE4BDEB39A7D477350FC8C"/>
    <w:rsid w:val="00352EE5"/>
  </w:style>
  <w:style w:type="paragraph" w:customStyle="1" w:styleId="36C77C3898FB48129F60496B35C2F1DE">
    <w:name w:val="36C77C3898FB48129F60496B35C2F1DE"/>
    <w:rsid w:val="00352EE5"/>
  </w:style>
  <w:style w:type="paragraph" w:customStyle="1" w:styleId="F6F4837F4B134468B24CACE0C6245AF0">
    <w:name w:val="F6F4837F4B134468B24CACE0C6245AF0"/>
    <w:rsid w:val="00352EE5"/>
  </w:style>
  <w:style w:type="paragraph" w:customStyle="1" w:styleId="0E527276888E4DAE82E3366A5534C81F">
    <w:name w:val="0E527276888E4DAE82E3366A5534C81F"/>
    <w:rsid w:val="00352EE5"/>
  </w:style>
  <w:style w:type="paragraph" w:customStyle="1" w:styleId="AF7CF457E0EF4CF5AE5D614BDDE70062">
    <w:name w:val="AF7CF457E0EF4CF5AE5D614BDDE70062"/>
    <w:rsid w:val="00352EE5"/>
  </w:style>
  <w:style w:type="paragraph" w:customStyle="1" w:styleId="BEA233F1609B4518BC48E2B7F81F3FD7">
    <w:name w:val="BEA233F1609B4518BC48E2B7F81F3FD7"/>
    <w:rsid w:val="00352EE5"/>
  </w:style>
  <w:style w:type="paragraph" w:customStyle="1" w:styleId="64D80196F2334D00B7D16A9A4711C307">
    <w:name w:val="64D80196F2334D00B7D16A9A4711C307"/>
    <w:rsid w:val="00352EE5"/>
  </w:style>
  <w:style w:type="paragraph" w:customStyle="1" w:styleId="022DC49251274C478AD8E1597404D8E5">
    <w:name w:val="022DC49251274C478AD8E1597404D8E5"/>
    <w:rsid w:val="00352EE5"/>
  </w:style>
  <w:style w:type="paragraph" w:customStyle="1" w:styleId="AE4BE44B60AE43A288B45354395F2542">
    <w:name w:val="AE4BE44B60AE43A288B45354395F2542"/>
    <w:rsid w:val="00352EE5"/>
  </w:style>
  <w:style w:type="paragraph" w:customStyle="1" w:styleId="188825AF3F484B6A98CB080A798ADE03">
    <w:name w:val="188825AF3F484B6A98CB080A798ADE03"/>
    <w:rsid w:val="00352EE5"/>
  </w:style>
  <w:style w:type="paragraph" w:customStyle="1" w:styleId="C716D071544E41239420D8EC5B3EAC50">
    <w:name w:val="C716D071544E41239420D8EC5B3EAC50"/>
    <w:rsid w:val="00352EE5"/>
  </w:style>
  <w:style w:type="paragraph" w:customStyle="1" w:styleId="EC347412BFCF40BD8F2281D0BD94C7E4">
    <w:name w:val="EC347412BFCF40BD8F2281D0BD94C7E4"/>
    <w:rsid w:val="00352EE5"/>
  </w:style>
  <w:style w:type="paragraph" w:customStyle="1" w:styleId="C5507561DE404E25BAACD1FD3AE69275">
    <w:name w:val="C5507561DE404E25BAACD1FD3AE69275"/>
    <w:rsid w:val="00352EE5"/>
  </w:style>
  <w:style w:type="paragraph" w:customStyle="1" w:styleId="7BDD6F0259BA49D192C581D7FB212DB7">
    <w:name w:val="7BDD6F0259BA49D192C581D7FB212DB7"/>
    <w:rsid w:val="00352EE5"/>
  </w:style>
  <w:style w:type="paragraph" w:customStyle="1" w:styleId="24A5C52064A74F8DBA3004F424CA113F">
    <w:name w:val="24A5C52064A74F8DBA3004F424CA113F"/>
    <w:rsid w:val="00352EE5"/>
  </w:style>
  <w:style w:type="paragraph" w:customStyle="1" w:styleId="E5416A83ABD344618A9EC4606CF71070">
    <w:name w:val="E5416A83ABD344618A9EC4606CF71070"/>
    <w:rsid w:val="00352EE5"/>
  </w:style>
  <w:style w:type="paragraph" w:customStyle="1" w:styleId="235AD378A47A40F680352F9EBA9D8977">
    <w:name w:val="235AD378A47A40F680352F9EBA9D8977"/>
    <w:rsid w:val="00352EE5"/>
  </w:style>
  <w:style w:type="paragraph" w:customStyle="1" w:styleId="A2722FE85F4744CAB0DDEB99FF1C416F">
    <w:name w:val="A2722FE85F4744CAB0DDEB99FF1C416F"/>
    <w:rsid w:val="00352EE5"/>
  </w:style>
  <w:style w:type="paragraph" w:customStyle="1" w:styleId="BD1372A6FE354A63A6DB9522B56B2189">
    <w:name w:val="BD1372A6FE354A63A6DB9522B56B2189"/>
    <w:rsid w:val="00352EE5"/>
  </w:style>
  <w:style w:type="paragraph" w:customStyle="1" w:styleId="EC8C59AA96244088A60A3CD34463C1B4">
    <w:name w:val="EC8C59AA96244088A60A3CD34463C1B4"/>
    <w:rsid w:val="00352EE5"/>
  </w:style>
  <w:style w:type="paragraph" w:customStyle="1" w:styleId="9CB64AF4FCC14C43836EB4118CBB5122">
    <w:name w:val="9CB64AF4FCC14C43836EB4118CBB5122"/>
    <w:rsid w:val="00352EE5"/>
  </w:style>
  <w:style w:type="paragraph" w:customStyle="1" w:styleId="53AC0E5D5D2E4F8B9317DE863F6B9BD1">
    <w:name w:val="53AC0E5D5D2E4F8B9317DE863F6B9BD1"/>
    <w:rsid w:val="00352EE5"/>
  </w:style>
  <w:style w:type="paragraph" w:customStyle="1" w:styleId="138C5FCF7A1D42BEB5488927FD46C634">
    <w:name w:val="138C5FCF7A1D42BEB5488927FD46C634"/>
    <w:rsid w:val="00352EE5"/>
  </w:style>
  <w:style w:type="paragraph" w:customStyle="1" w:styleId="3DFDC48B08CB4F70B714D4E69C35F914">
    <w:name w:val="3DFDC48B08CB4F70B714D4E69C35F914"/>
    <w:rsid w:val="00352EE5"/>
  </w:style>
  <w:style w:type="paragraph" w:customStyle="1" w:styleId="C68F6FC07931458FB8A4AD1293DD71A4">
    <w:name w:val="C68F6FC07931458FB8A4AD1293DD71A4"/>
    <w:rsid w:val="00352EE5"/>
  </w:style>
  <w:style w:type="paragraph" w:customStyle="1" w:styleId="BBD322C8FC494333823DC9B16F90AB57">
    <w:name w:val="BBD322C8FC494333823DC9B16F90AB57"/>
    <w:rsid w:val="00352EE5"/>
  </w:style>
  <w:style w:type="paragraph" w:customStyle="1" w:styleId="020CD6018D284D8993E33AE51CD6B57D">
    <w:name w:val="020CD6018D284D8993E33AE51CD6B57D"/>
    <w:rsid w:val="00352EE5"/>
  </w:style>
  <w:style w:type="paragraph" w:customStyle="1" w:styleId="B77F81690527415CBCB34D3075EF5CFD">
    <w:name w:val="B77F81690527415CBCB34D3075EF5CFD"/>
    <w:rsid w:val="00352EE5"/>
  </w:style>
  <w:style w:type="paragraph" w:customStyle="1" w:styleId="3C8234034F8C4672924B7A39AE4D5236">
    <w:name w:val="3C8234034F8C4672924B7A39AE4D5236"/>
    <w:rsid w:val="00352EE5"/>
  </w:style>
  <w:style w:type="paragraph" w:customStyle="1" w:styleId="99464F13B395418D8D2BE562CD1A314E">
    <w:name w:val="99464F13B395418D8D2BE562CD1A314E"/>
    <w:rsid w:val="00352EE5"/>
  </w:style>
  <w:style w:type="paragraph" w:customStyle="1" w:styleId="5379E2ED24D940A3B95CA5604F8DDAD5">
    <w:name w:val="5379E2ED24D940A3B95CA5604F8DDAD5"/>
    <w:rsid w:val="00352EE5"/>
  </w:style>
  <w:style w:type="paragraph" w:customStyle="1" w:styleId="912727410D5147368DBBF68F6D365FA6">
    <w:name w:val="912727410D5147368DBBF68F6D365FA6"/>
    <w:rsid w:val="00352EE5"/>
  </w:style>
  <w:style w:type="paragraph" w:customStyle="1" w:styleId="D06434D54DFD40BBBA57F628C89F7990">
    <w:name w:val="D06434D54DFD40BBBA57F628C89F7990"/>
    <w:rsid w:val="00352EE5"/>
  </w:style>
  <w:style w:type="paragraph" w:customStyle="1" w:styleId="3F5427132C0843F5A845DD209CCFAF67">
    <w:name w:val="3F5427132C0843F5A845DD209CCFAF67"/>
    <w:rsid w:val="00352EE5"/>
  </w:style>
  <w:style w:type="paragraph" w:customStyle="1" w:styleId="67E2210D0FF24D059D687644FC7EDF56">
    <w:name w:val="67E2210D0FF24D059D687644FC7EDF56"/>
    <w:rsid w:val="00352EE5"/>
  </w:style>
  <w:style w:type="paragraph" w:customStyle="1" w:styleId="03B68F62C7104606979233FFA60C53CC">
    <w:name w:val="03B68F62C7104606979233FFA60C53CC"/>
    <w:rsid w:val="00352EE5"/>
  </w:style>
  <w:style w:type="paragraph" w:customStyle="1" w:styleId="9E9479402A4B47E0A1A138C3CAC8BAF9">
    <w:name w:val="9E9479402A4B47E0A1A138C3CAC8BAF9"/>
    <w:rsid w:val="00352EE5"/>
  </w:style>
  <w:style w:type="paragraph" w:customStyle="1" w:styleId="C306FB1A83F2416A9A2221117E5C8F34">
    <w:name w:val="C306FB1A83F2416A9A2221117E5C8F34"/>
    <w:rsid w:val="00352EE5"/>
  </w:style>
  <w:style w:type="paragraph" w:customStyle="1" w:styleId="D5A088DFFF6D4824834EB5A0C253359B">
    <w:name w:val="D5A088DFFF6D4824834EB5A0C253359B"/>
    <w:rsid w:val="00352EE5"/>
  </w:style>
  <w:style w:type="paragraph" w:customStyle="1" w:styleId="397743BAB4414AB78F9FB714CEECE9A9">
    <w:name w:val="397743BAB4414AB78F9FB714CEECE9A9"/>
    <w:rsid w:val="00352EE5"/>
  </w:style>
  <w:style w:type="paragraph" w:customStyle="1" w:styleId="ECA2F877ADEB47CDBBAAFA4FEB68052D">
    <w:name w:val="ECA2F877ADEB47CDBBAAFA4FEB68052D"/>
    <w:rsid w:val="00352EE5"/>
  </w:style>
  <w:style w:type="paragraph" w:customStyle="1" w:styleId="A3CEFE11B1F1431E9B41AFAD4BDB8B70">
    <w:name w:val="A3CEFE11B1F1431E9B41AFAD4BDB8B70"/>
    <w:rsid w:val="00352EE5"/>
  </w:style>
  <w:style w:type="paragraph" w:customStyle="1" w:styleId="691E694EA1174D219743B14A85132875">
    <w:name w:val="691E694EA1174D219743B14A85132875"/>
    <w:rsid w:val="00352EE5"/>
  </w:style>
  <w:style w:type="paragraph" w:customStyle="1" w:styleId="D1D168140CE24FBE895B884B497FD88C">
    <w:name w:val="D1D168140CE24FBE895B884B497FD88C"/>
    <w:rsid w:val="00352EE5"/>
  </w:style>
  <w:style w:type="paragraph" w:customStyle="1" w:styleId="A77961DE164A44FC8E06E7EE9D36959A">
    <w:name w:val="A77961DE164A44FC8E06E7EE9D36959A"/>
    <w:rsid w:val="00352EE5"/>
  </w:style>
  <w:style w:type="paragraph" w:customStyle="1" w:styleId="410D8C0A9F7C4ABB953BC3EA878CD898">
    <w:name w:val="410D8C0A9F7C4ABB953BC3EA878CD898"/>
    <w:rsid w:val="00352EE5"/>
  </w:style>
  <w:style w:type="paragraph" w:customStyle="1" w:styleId="DDB1E3E91D5646B985762D633B29524C">
    <w:name w:val="DDB1E3E91D5646B985762D633B29524C"/>
    <w:rsid w:val="00352EE5"/>
  </w:style>
  <w:style w:type="paragraph" w:customStyle="1" w:styleId="9F23353C4B114735B4987F90E83813A9">
    <w:name w:val="9F23353C4B114735B4987F90E83813A9"/>
    <w:rsid w:val="00352EE5"/>
  </w:style>
  <w:style w:type="paragraph" w:customStyle="1" w:styleId="1D824BC085044139A8340892B23753FB">
    <w:name w:val="1D824BC085044139A8340892B23753FB"/>
    <w:rsid w:val="00352EE5"/>
  </w:style>
  <w:style w:type="paragraph" w:customStyle="1" w:styleId="6EA8AAA2EEE84632973F8007707F161E">
    <w:name w:val="6EA8AAA2EEE84632973F8007707F161E"/>
    <w:rsid w:val="00352EE5"/>
  </w:style>
  <w:style w:type="paragraph" w:customStyle="1" w:styleId="4E5140D5484044CA834DA35B8B959827">
    <w:name w:val="4E5140D5484044CA834DA35B8B959827"/>
    <w:rsid w:val="00352EE5"/>
  </w:style>
  <w:style w:type="paragraph" w:customStyle="1" w:styleId="60C875217FD548B5879179A3FD673DE6">
    <w:name w:val="60C875217FD548B5879179A3FD673DE6"/>
    <w:rsid w:val="00352EE5"/>
  </w:style>
  <w:style w:type="paragraph" w:customStyle="1" w:styleId="AB028589974A44D1AA663009A72C76E0">
    <w:name w:val="AB028589974A44D1AA663009A72C76E0"/>
    <w:rsid w:val="00352EE5"/>
  </w:style>
  <w:style w:type="paragraph" w:customStyle="1" w:styleId="53BBBFA0D466497A9567432C44FAE4CA">
    <w:name w:val="53BBBFA0D466497A9567432C44FAE4CA"/>
    <w:rsid w:val="00352EE5"/>
  </w:style>
  <w:style w:type="paragraph" w:customStyle="1" w:styleId="9F19ADEDA01B42D88224E0536D04CD48">
    <w:name w:val="9F19ADEDA01B42D88224E0536D04CD48"/>
    <w:rsid w:val="00352EE5"/>
  </w:style>
  <w:style w:type="paragraph" w:customStyle="1" w:styleId="76CCA18A73F84C5C8DA4A59BA9EF76EB">
    <w:name w:val="76CCA18A73F84C5C8DA4A59BA9EF76EB"/>
    <w:rsid w:val="00352EE5"/>
  </w:style>
  <w:style w:type="paragraph" w:customStyle="1" w:styleId="6470618E8AAB4E6B9856CB50E1919F15">
    <w:name w:val="6470618E8AAB4E6B9856CB50E1919F15"/>
    <w:rsid w:val="00352EE5"/>
  </w:style>
  <w:style w:type="paragraph" w:customStyle="1" w:styleId="2393EC66BE00489083FA2913C0A750B4">
    <w:name w:val="2393EC66BE00489083FA2913C0A750B4"/>
    <w:rsid w:val="00352EE5"/>
  </w:style>
  <w:style w:type="paragraph" w:customStyle="1" w:styleId="CD29006F203C43B197CDC10142455984">
    <w:name w:val="CD29006F203C43B197CDC10142455984"/>
    <w:rsid w:val="00352EE5"/>
  </w:style>
  <w:style w:type="paragraph" w:customStyle="1" w:styleId="645F5DC7E6B54C3DA5169DCA85C9A3E0">
    <w:name w:val="645F5DC7E6B54C3DA5169DCA85C9A3E0"/>
    <w:rsid w:val="00352EE5"/>
  </w:style>
  <w:style w:type="paragraph" w:customStyle="1" w:styleId="5F26916D9440482DAFCDC22FC1242A7F">
    <w:name w:val="5F26916D9440482DAFCDC22FC1242A7F"/>
    <w:rsid w:val="00352EE5"/>
  </w:style>
  <w:style w:type="paragraph" w:customStyle="1" w:styleId="290CC9C0BFD14675A9E97140B08B13B8">
    <w:name w:val="290CC9C0BFD14675A9E97140B08B13B8"/>
    <w:rsid w:val="00352EE5"/>
  </w:style>
  <w:style w:type="paragraph" w:customStyle="1" w:styleId="B06020D6BFB844E88F2F9D7C6072E54A">
    <w:name w:val="B06020D6BFB844E88F2F9D7C6072E54A"/>
    <w:rsid w:val="00352EE5"/>
  </w:style>
  <w:style w:type="paragraph" w:customStyle="1" w:styleId="87884477919A486AB80DE08F8597DD42">
    <w:name w:val="87884477919A486AB80DE08F8597DD42"/>
    <w:rsid w:val="00352EE5"/>
  </w:style>
  <w:style w:type="paragraph" w:customStyle="1" w:styleId="081D08AE77D94A3B969506D19D18922D">
    <w:name w:val="081D08AE77D94A3B969506D19D18922D"/>
    <w:rsid w:val="00352EE5"/>
  </w:style>
  <w:style w:type="paragraph" w:customStyle="1" w:styleId="DAC3A3E1E3FD40F8B544FDF81FC978B2">
    <w:name w:val="DAC3A3E1E3FD40F8B544FDF81FC978B2"/>
    <w:rsid w:val="00352EE5"/>
  </w:style>
  <w:style w:type="paragraph" w:customStyle="1" w:styleId="2F13D113DF394B2D8729BED2821F2E36">
    <w:name w:val="2F13D113DF394B2D8729BED2821F2E36"/>
    <w:rsid w:val="00352EE5"/>
  </w:style>
  <w:style w:type="paragraph" w:customStyle="1" w:styleId="E63A099F70BF4563B27ED2AA6C14F9E4">
    <w:name w:val="E63A099F70BF4563B27ED2AA6C14F9E4"/>
    <w:rsid w:val="00352EE5"/>
  </w:style>
  <w:style w:type="paragraph" w:customStyle="1" w:styleId="449C929740154EA988C0EBACE06DED88">
    <w:name w:val="449C929740154EA988C0EBACE06DED88"/>
    <w:rsid w:val="00352EE5"/>
  </w:style>
  <w:style w:type="paragraph" w:customStyle="1" w:styleId="01CB8277B3EC4A55989881D20EDAC941">
    <w:name w:val="01CB8277B3EC4A55989881D20EDAC941"/>
    <w:rsid w:val="00352EE5"/>
  </w:style>
  <w:style w:type="paragraph" w:customStyle="1" w:styleId="7DBEAE3B431D48D59130091D5FF871CB">
    <w:name w:val="7DBEAE3B431D48D59130091D5FF871CB"/>
    <w:rsid w:val="00352EE5"/>
  </w:style>
  <w:style w:type="paragraph" w:customStyle="1" w:styleId="00BCED779AC9474897685C7092E3D781">
    <w:name w:val="00BCED779AC9474897685C7092E3D781"/>
    <w:rsid w:val="00352EE5"/>
  </w:style>
  <w:style w:type="paragraph" w:customStyle="1" w:styleId="ABD075F385EB4578B84B052C0739E254">
    <w:name w:val="ABD075F385EB4578B84B052C0739E254"/>
    <w:rsid w:val="00352EE5"/>
  </w:style>
  <w:style w:type="paragraph" w:customStyle="1" w:styleId="CA31C93464814B58BEB7276752601320">
    <w:name w:val="CA31C93464814B58BEB7276752601320"/>
    <w:rsid w:val="00352EE5"/>
  </w:style>
  <w:style w:type="paragraph" w:customStyle="1" w:styleId="F99EDB1CD3C0423AA159F36000D23BF7">
    <w:name w:val="F99EDB1CD3C0423AA159F36000D23BF7"/>
    <w:rsid w:val="00352EE5"/>
  </w:style>
  <w:style w:type="paragraph" w:customStyle="1" w:styleId="079B2434A57548069011137BE03A250B">
    <w:name w:val="079B2434A57548069011137BE03A250B"/>
    <w:rsid w:val="00352EE5"/>
  </w:style>
  <w:style w:type="paragraph" w:customStyle="1" w:styleId="DA0D31CFBBD145BE8BDA1370E7B18899">
    <w:name w:val="DA0D31CFBBD145BE8BDA1370E7B18899"/>
    <w:rsid w:val="00352EE5"/>
  </w:style>
  <w:style w:type="paragraph" w:customStyle="1" w:styleId="8D8F405C9CF5467793E29B5876F0637F">
    <w:name w:val="8D8F405C9CF5467793E29B5876F0637F"/>
    <w:rsid w:val="00352EE5"/>
  </w:style>
  <w:style w:type="paragraph" w:customStyle="1" w:styleId="0B9796C5B9E247B9B5DBE9D570BD5D8B">
    <w:name w:val="0B9796C5B9E247B9B5DBE9D570BD5D8B"/>
    <w:rsid w:val="00352EE5"/>
  </w:style>
  <w:style w:type="paragraph" w:customStyle="1" w:styleId="7CF5B589910A4C57B226C2F02A12BEC3">
    <w:name w:val="7CF5B589910A4C57B226C2F02A12BEC3"/>
    <w:rsid w:val="00352EE5"/>
  </w:style>
  <w:style w:type="paragraph" w:customStyle="1" w:styleId="98948B25C92E4E89A51301712F9F13C3">
    <w:name w:val="98948B25C92E4E89A51301712F9F13C3"/>
    <w:rsid w:val="00352EE5"/>
  </w:style>
  <w:style w:type="paragraph" w:customStyle="1" w:styleId="7BCCAE78221D46F1956B3D59C8B800FE">
    <w:name w:val="7BCCAE78221D46F1956B3D59C8B800FE"/>
    <w:rsid w:val="00352EE5"/>
  </w:style>
  <w:style w:type="paragraph" w:customStyle="1" w:styleId="E8614ACEF50649A89029898692DA5AD0">
    <w:name w:val="E8614ACEF50649A89029898692DA5AD0"/>
    <w:rsid w:val="00352EE5"/>
  </w:style>
  <w:style w:type="paragraph" w:customStyle="1" w:styleId="C36B63A5BB0F41FCABFF846EB6428B55">
    <w:name w:val="C36B63A5BB0F41FCABFF846EB6428B55"/>
    <w:rsid w:val="00352EE5"/>
  </w:style>
  <w:style w:type="paragraph" w:customStyle="1" w:styleId="B9E30CE0945E4443AC53743C24841F78">
    <w:name w:val="B9E30CE0945E4443AC53743C24841F78"/>
    <w:rsid w:val="00352EE5"/>
  </w:style>
  <w:style w:type="paragraph" w:customStyle="1" w:styleId="0C03CEB7719949169C30284CD7BEB497">
    <w:name w:val="0C03CEB7719949169C30284CD7BEB497"/>
    <w:rsid w:val="00352E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6A9C3-D21E-4ED7-A8D0-2C9752B2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</Template>
  <TotalTime>21</TotalTime>
  <Pages>1</Pages>
  <Words>247</Words>
  <Characters>1486</Characters>
  <Application>Microsoft Office Word</Application>
  <DocSecurity>8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Magdalena Skorupinska</cp:lastModifiedBy>
  <cp:revision>6</cp:revision>
  <cp:lastPrinted>2025-05-23T10:09:00Z</cp:lastPrinted>
  <dcterms:created xsi:type="dcterms:W3CDTF">2026-03-20T08:23:00Z</dcterms:created>
  <dcterms:modified xsi:type="dcterms:W3CDTF">2026-04-22T11:10:00Z</dcterms:modified>
</cp:coreProperties>
</file>